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4B7E" w:rsidRPr="003A1D85" w:rsidRDefault="00244B7E" w:rsidP="004F6317">
      <w:pPr>
        <w:pageBreakBefore/>
        <w:ind w:left="5580"/>
        <w:jc w:val="right"/>
      </w:pPr>
      <w:r>
        <w:rPr>
          <w:sz w:val="28"/>
          <w:szCs w:val="28"/>
        </w:rPr>
        <w:t xml:space="preserve">    </w:t>
      </w:r>
    </w:p>
    <w:p w:rsidR="00244B7E" w:rsidRPr="000045E6" w:rsidRDefault="00244B7E" w:rsidP="004D4AC6">
      <w:pPr>
        <w:ind w:left="5580"/>
        <w:jc w:val="both"/>
        <w:rPr>
          <w:sz w:val="28"/>
          <w:szCs w:val="28"/>
        </w:rPr>
      </w:pPr>
    </w:p>
    <w:p w:rsidR="00244B7E" w:rsidRDefault="00244B7E" w:rsidP="009E16A2">
      <w:pPr>
        <w:tabs>
          <w:tab w:val="center" w:pos="22460"/>
          <w:tab w:val="left" w:pos="23460"/>
          <w:tab w:val="left" w:pos="25200"/>
        </w:tabs>
        <w:jc w:val="center"/>
      </w:pPr>
      <w:r>
        <w:rPr>
          <w:noProof/>
          <w:lang w:eastAsia="ru-RU"/>
        </w:rPr>
        <w:pict>
          <v:line id="_x0000_s1026" style="position:absolute;left:0;text-align:left;z-index:251658240" from="603pt,35.9pt" to="603pt,116.9pt" strokeweight=".26mm">
            <v:stroke endarrow="block" joinstyle="miter"/>
          </v:lin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1in;visibility:visible">
            <v:imagedata r:id="rId7" o:title=""/>
          </v:shape>
        </w:pict>
      </w:r>
    </w:p>
    <w:p w:rsidR="00244B7E" w:rsidRDefault="00244B7E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</w:p>
    <w:p w:rsidR="00244B7E" w:rsidRPr="00BC4E5F" w:rsidRDefault="00244B7E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КОМИТЕТ МЕСТНОГО САМОУПРАВЛЕНИЯ</w:t>
      </w:r>
    </w:p>
    <w:p w:rsidR="00244B7E" w:rsidRPr="00BC4E5F" w:rsidRDefault="00244B7E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МЕЖДУРЕЧЕНСКОГО</w:t>
      </w:r>
      <w:r w:rsidRPr="00BC4E5F">
        <w:rPr>
          <w:b/>
          <w:color w:val="000000"/>
          <w:sz w:val="36"/>
          <w:szCs w:val="36"/>
        </w:rPr>
        <w:t xml:space="preserve"> СЕЛЬСОВЕТА</w:t>
      </w:r>
    </w:p>
    <w:p w:rsidR="00244B7E" w:rsidRPr="00BC4E5F" w:rsidRDefault="00244B7E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КАМЕНСКОГО РАЙОНА ПЕНЗЕНСКОЙ ОБЛАСТИ</w:t>
      </w:r>
    </w:p>
    <w:p w:rsidR="00244B7E" w:rsidRPr="00AB4A17" w:rsidRDefault="00244B7E">
      <w:pPr>
        <w:shd w:val="clear" w:color="auto" w:fill="FFFFFF"/>
        <w:spacing w:line="322" w:lineRule="exact"/>
        <w:jc w:val="center"/>
        <w:rPr>
          <w:color w:val="000000"/>
          <w:sz w:val="36"/>
          <w:szCs w:val="32"/>
        </w:rPr>
      </w:pPr>
      <w:r>
        <w:rPr>
          <w:color w:val="000000"/>
          <w:sz w:val="36"/>
          <w:szCs w:val="32"/>
        </w:rPr>
        <w:t>ТРЕТЬЕГО</w:t>
      </w:r>
      <w:r w:rsidRPr="00AB4A17">
        <w:rPr>
          <w:color w:val="000000"/>
          <w:sz w:val="36"/>
          <w:szCs w:val="32"/>
        </w:rPr>
        <w:t xml:space="preserve"> СОЗЫВА</w:t>
      </w:r>
    </w:p>
    <w:p w:rsidR="00244B7E" w:rsidRDefault="00244B7E">
      <w:pPr>
        <w:shd w:val="clear" w:color="auto" w:fill="FFFFFF"/>
        <w:spacing w:line="322" w:lineRule="exact"/>
        <w:jc w:val="center"/>
        <w:rPr>
          <w:color w:val="000000"/>
          <w:sz w:val="32"/>
          <w:szCs w:val="32"/>
        </w:rPr>
      </w:pPr>
    </w:p>
    <w:p w:rsidR="00244B7E" w:rsidRPr="00BC4E5F" w:rsidRDefault="00244B7E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 w:rsidRPr="00BC4E5F">
        <w:rPr>
          <w:b/>
          <w:color w:val="000000"/>
          <w:sz w:val="32"/>
          <w:szCs w:val="32"/>
        </w:rPr>
        <w:t>Р Е Ш Е Н И Е</w:t>
      </w:r>
    </w:p>
    <w:p w:rsidR="00244B7E" w:rsidRDefault="00244B7E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244B7E" w:rsidRDefault="00244B7E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b/>
          <w:color w:val="000000"/>
        </w:rPr>
      </w:pPr>
      <w:r>
        <w:rPr>
          <w:b/>
          <w:color w:val="000000"/>
        </w:rPr>
        <w:t>от   29.06.2020   N   55-22/3</w:t>
      </w:r>
    </w:p>
    <w:p w:rsidR="00244B7E" w:rsidRPr="00C45E74" w:rsidRDefault="00244B7E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 w:rsidRPr="00C45E74">
        <w:rPr>
          <w:color w:val="000000"/>
        </w:rPr>
        <w:t>с.Междуречье</w:t>
      </w:r>
    </w:p>
    <w:p w:rsidR="00244B7E" w:rsidRDefault="00244B7E">
      <w:pPr>
        <w:jc w:val="center"/>
        <w:rPr>
          <w:bCs/>
          <w:sz w:val="28"/>
          <w:szCs w:val="28"/>
        </w:rPr>
      </w:pPr>
    </w:p>
    <w:p w:rsidR="00244B7E" w:rsidRDefault="00244B7E" w:rsidP="00A004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Комитета местного самоуправления Междуреченского сельсовета Каменского района Пензенской области от 26.12.2019г. </w:t>
      </w:r>
      <w:r>
        <w:rPr>
          <w:b/>
          <w:sz w:val="28"/>
          <w:szCs w:val="28"/>
          <w:lang w:val="en-US"/>
        </w:rPr>
        <w:t>N</w:t>
      </w:r>
      <w:r w:rsidRPr="00A004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29-10/3</w:t>
      </w:r>
    </w:p>
    <w:p w:rsidR="00244B7E" w:rsidRDefault="00244B7E" w:rsidP="00A004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Междуреченского сельсовета Каменского района Пензенской области на 2020 год и плановый период 2021 и 2022 годов»</w:t>
      </w:r>
    </w:p>
    <w:p w:rsidR="00244B7E" w:rsidRDefault="00244B7E">
      <w:pPr>
        <w:jc w:val="center"/>
        <w:rPr>
          <w:b/>
          <w:bCs/>
          <w:sz w:val="28"/>
          <w:szCs w:val="28"/>
        </w:rPr>
      </w:pPr>
    </w:p>
    <w:p w:rsidR="00244B7E" w:rsidRDefault="00244B7E" w:rsidP="00052D8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 года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Междуреченского сельсовета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Каменского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>
        <w:rPr>
          <w:rFonts w:eastAsia="Arial Unicode MS"/>
          <w:sz w:val="28"/>
          <w:szCs w:val="28"/>
        </w:rPr>
        <w:t>Пензенской области и решением Комитета местного самоуправления Междуреченского сельсовета  Каменского района Пензенской области от 10.06.2013г.</w:t>
      </w:r>
      <w:r>
        <w:rPr>
          <w:rFonts w:eastAsia="Arial Unicode MS"/>
          <w:sz w:val="28"/>
          <w:szCs w:val="28"/>
          <w:lang w:val="en-US"/>
        </w:rPr>
        <w:t>N</w:t>
      </w:r>
      <w:r w:rsidRPr="00052D81">
        <w:rPr>
          <w:rFonts w:eastAsia="Arial Unicode MS"/>
          <w:sz w:val="28"/>
          <w:szCs w:val="28"/>
        </w:rPr>
        <w:t xml:space="preserve"> </w:t>
      </w:r>
      <w:r>
        <w:rPr>
          <w:sz w:val="28"/>
          <w:szCs w:val="28"/>
        </w:rPr>
        <w:t>208-59/1</w:t>
      </w:r>
      <w:r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Междуреченском сельсовете Каменского района Пензенской области в новой редакции» </w:t>
      </w:r>
      <w:r>
        <w:rPr>
          <w:sz w:val="28"/>
          <w:szCs w:val="28"/>
        </w:rPr>
        <w:t xml:space="preserve">( </w:t>
      </w:r>
      <w:r>
        <w:rPr>
          <w:sz w:val="28"/>
          <w:szCs w:val="28"/>
          <w:lang w:val="en-US"/>
        </w:rPr>
        <w:t>c</w:t>
      </w:r>
      <w:r w:rsidRPr="00052D81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последующими изменениями),</w:t>
      </w:r>
    </w:p>
    <w:p w:rsidR="00244B7E" w:rsidRDefault="00244B7E" w:rsidP="00052D81">
      <w:pPr>
        <w:jc w:val="both"/>
        <w:rPr>
          <w:sz w:val="28"/>
          <w:szCs w:val="28"/>
        </w:rPr>
      </w:pPr>
    </w:p>
    <w:p w:rsidR="00244B7E" w:rsidRDefault="00244B7E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Междуреченского 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244B7E" w:rsidRDefault="00244B7E" w:rsidP="00052D81">
      <w:pPr>
        <w:jc w:val="both"/>
        <w:rPr>
          <w:sz w:val="28"/>
          <w:szCs w:val="28"/>
        </w:rPr>
      </w:pPr>
    </w:p>
    <w:p w:rsidR="00244B7E" w:rsidRDefault="00244B7E" w:rsidP="00831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I.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Внести в решение Комитета местного самоуправления Междуреченского сельсовета Каменского района Пензенской области от 26.12.2019г. </w:t>
      </w:r>
      <w:r>
        <w:rPr>
          <w:sz w:val="28"/>
          <w:szCs w:val="28"/>
          <w:lang w:val="en-US"/>
        </w:rPr>
        <w:t>N</w:t>
      </w:r>
      <w:r w:rsidRPr="008312AB">
        <w:rPr>
          <w:sz w:val="28"/>
          <w:szCs w:val="28"/>
        </w:rPr>
        <w:t xml:space="preserve"> </w:t>
      </w:r>
      <w:r>
        <w:rPr>
          <w:sz w:val="28"/>
          <w:szCs w:val="28"/>
        </w:rPr>
        <w:t>29-10/3 «О  бюджете Междуреченского сельсовета Каменского района Пензенской области на 2020 год и на плановый период 2021 и 2022 годов» следующие изменения и дополнения:</w:t>
      </w:r>
    </w:p>
    <w:p w:rsidR="00244B7E" w:rsidRDefault="00244B7E" w:rsidP="00B46BEF">
      <w:pPr>
        <w:rPr>
          <w:bCs/>
          <w:sz w:val="28"/>
          <w:szCs w:val="28"/>
        </w:rPr>
      </w:pPr>
      <w:r>
        <w:rPr>
          <w:sz w:val="28"/>
          <w:szCs w:val="28"/>
        </w:rPr>
        <w:t>1.1 подпункт 1.1. статьи 1 изложить в новой редакции :</w:t>
      </w:r>
    </w:p>
    <w:p w:rsidR="00244B7E" w:rsidRDefault="00244B7E" w:rsidP="000914C0">
      <w:pPr>
        <w:jc w:val="both"/>
        <w:rPr>
          <w:b/>
        </w:rPr>
      </w:pPr>
    </w:p>
    <w:p w:rsidR="00244B7E" w:rsidRDefault="00244B7E" w:rsidP="00CA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«1.1 Утвердить основные характеристики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2020 год:</w:t>
      </w:r>
    </w:p>
    <w:p w:rsidR="00244B7E" w:rsidRDefault="00244B7E" w:rsidP="00CA4E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прогнозируемый общий объем доходов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6325,6 тыс. рублей;</w:t>
      </w:r>
    </w:p>
    <w:p w:rsidR="00244B7E" w:rsidRDefault="00244B7E" w:rsidP="00CA4E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общий объем расходов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6325,9 тыс. рублей;</w:t>
      </w:r>
    </w:p>
    <w:p w:rsidR="00244B7E" w:rsidRDefault="00244B7E" w:rsidP="00CA4E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верхний предел муниципального  внутреннего долга 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1 января 2021 года соответствует нулевому значению;</w:t>
      </w:r>
    </w:p>
    <w:p w:rsidR="00244B7E" w:rsidRDefault="00244B7E" w:rsidP="00CA4E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прогнозируемый дефицит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0,3 тыс. рублей.</w:t>
      </w:r>
    </w:p>
    <w:p w:rsidR="00244B7E" w:rsidRDefault="00244B7E" w:rsidP="00CA4E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размер  резервного фонда Администрации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 1,0 тыс.рублей.»;</w:t>
      </w:r>
    </w:p>
    <w:p w:rsidR="00244B7E" w:rsidRDefault="00244B7E" w:rsidP="00B46BEF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1.2  статью 3 изложить в новой редакции :</w:t>
      </w:r>
    </w:p>
    <w:p w:rsidR="00244B7E" w:rsidRDefault="00244B7E" w:rsidP="000B62A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249A7">
        <w:rPr>
          <w:sz w:val="28"/>
          <w:szCs w:val="28"/>
        </w:rPr>
        <w:t>«</w:t>
      </w:r>
      <w:r w:rsidRPr="000B62A0">
        <w:rPr>
          <w:bCs/>
          <w:sz w:val="28"/>
        </w:rPr>
        <w:t xml:space="preserve">Статья 3. </w:t>
      </w:r>
      <w:r w:rsidRPr="000B62A0">
        <w:rPr>
          <w:sz w:val="28"/>
        </w:rPr>
        <w:t xml:space="preserve"> Объем поступлений в бюджет Междуреченского</w:t>
      </w:r>
      <w:r w:rsidRPr="000B62A0">
        <w:rPr>
          <w:bCs/>
          <w:sz w:val="28"/>
        </w:rPr>
        <w:t xml:space="preserve"> сельсовета</w:t>
      </w:r>
      <w:r w:rsidRPr="000B62A0">
        <w:rPr>
          <w:sz w:val="28"/>
        </w:rPr>
        <w:t xml:space="preserve"> по видам доходов на 2020 год и на плановый период 2021 и 2022 годов</w:t>
      </w:r>
    </w:p>
    <w:p w:rsidR="00244B7E" w:rsidRPr="00626D5D" w:rsidRDefault="00244B7E" w:rsidP="000B62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D015B">
        <w:rPr>
          <w:sz w:val="28"/>
          <w:szCs w:val="28"/>
        </w:rPr>
        <w:t xml:space="preserve">Утвердить объем поступлений в бюджет </w:t>
      </w:r>
      <w:r>
        <w:rPr>
          <w:sz w:val="28"/>
          <w:szCs w:val="28"/>
        </w:rPr>
        <w:t>Междуреченского сельсовета по видам доходов на 2020 год и на плановый период 2021 и 2022</w:t>
      </w:r>
      <w:r w:rsidRPr="008D015B">
        <w:rPr>
          <w:sz w:val="28"/>
          <w:szCs w:val="28"/>
        </w:rPr>
        <w:t xml:space="preserve"> годов:</w:t>
      </w:r>
    </w:p>
    <w:p w:rsidR="00244B7E" w:rsidRPr="008D015B" w:rsidRDefault="00244B7E" w:rsidP="000B62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>- объем налоговых и неналогов</w:t>
      </w:r>
      <w:r>
        <w:rPr>
          <w:sz w:val="28"/>
          <w:szCs w:val="28"/>
        </w:rPr>
        <w:t>ых доходов согласно приложению 2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;</w:t>
      </w:r>
    </w:p>
    <w:p w:rsidR="00244B7E" w:rsidRDefault="00244B7E" w:rsidP="000B62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 xml:space="preserve">- </w:t>
      </w:r>
      <w:r>
        <w:rPr>
          <w:sz w:val="28"/>
          <w:szCs w:val="28"/>
        </w:rPr>
        <w:t>объем</w:t>
      </w:r>
      <w:r w:rsidRPr="008D015B">
        <w:rPr>
          <w:sz w:val="28"/>
          <w:szCs w:val="28"/>
        </w:rPr>
        <w:t xml:space="preserve"> безвозмездных п</w:t>
      </w:r>
      <w:r>
        <w:rPr>
          <w:sz w:val="28"/>
          <w:szCs w:val="28"/>
        </w:rPr>
        <w:t>оступлений согласно приложению 3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, из них объем</w:t>
      </w:r>
      <w:r>
        <w:rPr>
          <w:sz w:val="28"/>
          <w:szCs w:val="28"/>
        </w:rPr>
        <w:t xml:space="preserve"> межбюджетных трансфертов в 2020</w:t>
      </w:r>
      <w:r w:rsidRPr="008D015B">
        <w:rPr>
          <w:sz w:val="28"/>
          <w:szCs w:val="28"/>
        </w:rPr>
        <w:t xml:space="preserve"> году - в сумме </w:t>
      </w:r>
      <w:r>
        <w:rPr>
          <w:sz w:val="28"/>
          <w:szCs w:val="28"/>
        </w:rPr>
        <w:t>1572,5</w:t>
      </w:r>
      <w:r w:rsidRPr="008D015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 рублей, в 2021</w:t>
      </w:r>
      <w:r w:rsidRPr="008D015B">
        <w:rPr>
          <w:sz w:val="28"/>
          <w:szCs w:val="28"/>
        </w:rPr>
        <w:t xml:space="preserve"> году - в сумме </w:t>
      </w:r>
      <w:r>
        <w:rPr>
          <w:sz w:val="28"/>
          <w:szCs w:val="28"/>
        </w:rPr>
        <w:t>666,6 тыс.рублей и в 2022</w:t>
      </w:r>
      <w:r w:rsidRPr="008D015B">
        <w:rPr>
          <w:sz w:val="28"/>
          <w:szCs w:val="28"/>
        </w:rPr>
        <w:t xml:space="preserve"> году – в</w:t>
      </w:r>
      <w:r w:rsidRPr="008D015B">
        <w:rPr>
          <w:sz w:val="28"/>
          <w:szCs w:val="28"/>
          <w:lang w:val="en-US"/>
        </w:rPr>
        <w:t> </w:t>
      </w:r>
      <w:r w:rsidRPr="008D015B">
        <w:rPr>
          <w:sz w:val="28"/>
          <w:szCs w:val="28"/>
        </w:rPr>
        <w:t xml:space="preserve">сумме </w:t>
      </w:r>
      <w:r>
        <w:rPr>
          <w:sz w:val="28"/>
          <w:szCs w:val="28"/>
        </w:rPr>
        <w:t>677,0</w:t>
      </w:r>
      <w:r w:rsidRPr="008D015B">
        <w:rPr>
          <w:sz w:val="28"/>
          <w:szCs w:val="28"/>
        </w:rPr>
        <w:t xml:space="preserve"> тыс.рублей.</w:t>
      </w:r>
      <w:r>
        <w:rPr>
          <w:sz w:val="28"/>
          <w:szCs w:val="28"/>
        </w:rPr>
        <w:t>»;</w:t>
      </w:r>
    </w:p>
    <w:p w:rsidR="00244B7E" w:rsidRDefault="00244B7E" w:rsidP="000B62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 п 9.3. статьи 9 исключить;</w:t>
      </w:r>
    </w:p>
    <w:p w:rsidR="00244B7E" w:rsidRDefault="00244B7E" w:rsidP="00A60F1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  приложение 1 изложить в новой редакции :</w:t>
      </w:r>
    </w:p>
    <w:p w:rsidR="00244B7E" w:rsidRDefault="00244B7E" w:rsidP="00A60F17">
      <w:pPr>
        <w:ind w:firstLine="540"/>
        <w:jc w:val="both"/>
        <w:rPr>
          <w:sz w:val="28"/>
          <w:szCs w:val="28"/>
        </w:rPr>
      </w:pPr>
    </w:p>
    <w:p w:rsidR="00244B7E" w:rsidRPr="00C00743" w:rsidRDefault="00244B7E" w:rsidP="0067569A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noProof/>
          <w:lang w:eastAsia="ru-RU"/>
        </w:rPr>
        <w:pict>
          <v:line id="_x0000_s1027" style="position:absolute;left:0;text-align:left;z-index:251659264" from="603pt,35.9pt" to="603pt,116.9pt" strokeweight=".26mm">
            <v:stroke endarrow="block" joinstyle="miter"/>
          </v:line>
        </w:pict>
      </w:r>
      <w:r>
        <w:t xml:space="preserve">                              « </w:t>
      </w:r>
      <w:r>
        <w:rPr>
          <w:sz w:val="18"/>
          <w:szCs w:val="16"/>
        </w:rPr>
        <w:t xml:space="preserve">Приложение </w:t>
      </w:r>
      <w:r w:rsidRPr="00C00743">
        <w:rPr>
          <w:sz w:val="18"/>
          <w:szCs w:val="16"/>
        </w:rPr>
        <w:t>1</w:t>
      </w:r>
    </w:p>
    <w:p w:rsidR="00244B7E" w:rsidRPr="00C00743" w:rsidRDefault="00244B7E" w:rsidP="0067569A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 к решению </w:t>
      </w:r>
    </w:p>
    <w:p w:rsidR="00244B7E" w:rsidRPr="00C00743" w:rsidRDefault="00244B7E" w:rsidP="0067569A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44B7E" w:rsidRPr="00C00743" w:rsidRDefault="00244B7E" w:rsidP="0067569A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44B7E" w:rsidRPr="00C00743" w:rsidRDefault="00244B7E" w:rsidP="0067569A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44B7E" w:rsidRDefault="00244B7E" w:rsidP="0067569A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44B7E" w:rsidRPr="00C00743" w:rsidRDefault="00244B7E" w:rsidP="0067569A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244B7E" w:rsidRPr="003C27C5" w:rsidRDefault="00244B7E" w:rsidP="0067569A">
      <w:pPr>
        <w:jc w:val="center"/>
      </w:pPr>
      <w:r w:rsidRPr="003C27C5">
        <w:t>Источники финансирования дефицита</w:t>
      </w:r>
    </w:p>
    <w:p w:rsidR="00244B7E" w:rsidRPr="003C27C5" w:rsidRDefault="00244B7E" w:rsidP="0067569A">
      <w:pPr>
        <w:jc w:val="center"/>
      </w:pPr>
      <w:r w:rsidRPr="003C27C5">
        <w:t xml:space="preserve">бюджета </w:t>
      </w:r>
      <w:r>
        <w:t>Междуреченского сельсовета на 2020</w:t>
      </w:r>
      <w:r w:rsidRPr="003C27C5">
        <w:t xml:space="preserve"> год</w:t>
      </w:r>
      <w:r>
        <w:t xml:space="preserve"> и на плановый период 2021 и 2022 годов</w:t>
      </w:r>
    </w:p>
    <w:tbl>
      <w:tblPr>
        <w:tblW w:w="9654" w:type="dxa"/>
        <w:tblInd w:w="93" w:type="dxa"/>
        <w:tblLook w:val="00A0"/>
      </w:tblPr>
      <w:tblGrid>
        <w:gridCol w:w="3843"/>
        <w:gridCol w:w="2693"/>
        <w:gridCol w:w="1134"/>
        <w:gridCol w:w="992"/>
        <w:gridCol w:w="992"/>
      </w:tblGrid>
      <w:tr w:rsidR="00244B7E" w:rsidTr="00F0466F">
        <w:trPr>
          <w:trHeight w:val="182"/>
        </w:trPr>
        <w:tc>
          <w:tcPr>
            <w:tcW w:w="6536" w:type="dxa"/>
            <w:gridSpan w:val="2"/>
            <w:noWrap/>
            <w:vAlign w:val="bottom"/>
          </w:tcPr>
          <w:p w:rsidR="00244B7E" w:rsidRDefault="00244B7E" w:rsidP="00F0466F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gridSpan w:val="3"/>
            <w:noWrap/>
            <w:vAlign w:val="bottom"/>
          </w:tcPr>
          <w:p w:rsidR="00244B7E" w:rsidRDefault="00244B7E" w:rsidP="00F0466F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244B7E" w:rsidTr="00F0466F">
        <w:trPr>
          <w:trHeight w:val="255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2022год</w:t>
            </w:r>
          </w:p>
        </w:tc>
      </w:tr>
      <w:tr w:rsidR="00244B7E" w:rsidTr="00F0466F">
        <w:trPr>
          <w:trHeight w:val="225"/>
        </w:trPr>
        <w:tc>
          <w:tcPr>
            <w:tcW w:w="3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4B7E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051F97">
              <w:rPr>
                <w:bCs/>
                <w:sz w:val="20"/>
                <w:szCs w:val="20"/>
              </w:rPr>
              <w:t xml:space="preserve">000 01 02 00 00 00 0000 000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39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41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сельских поселенийв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419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411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40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000 01 03 00 00 00 0000 000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44B7E" w:rsidTr="00F0466F">
        <w:trPr>
          <w:trHeight w:val="55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bCs/>
                <w:sz w:val="20"/>
              </w:rPr>
            </w:pPr>
            <w:r>
              <w:rPr>
                <w:bCs/>
                <w:sz w:val="20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051F97">
              <w:rPr>
                <w:bCs/>
                <w:sz w:val="20"/>
                <w:szCs w:val="20"/>
              </w:rPr>
              <w:t>000 01 03 01 00 00 0000 000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44B7E" w:rsidTr="00F0466F">
        <w:trPr>
          <w:trHeight w:val="57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244B7E" w:rsidTr="00F0466F">
        <w:trPr>
          <w:trHeight w:val="55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Получение кредитов от других бюджетов бюджетной системы Российской Федерации бюджетами сельких поселений в валюте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244B7E" w:rsidTr="00F0466F">
        <w:trPr>
          <w:trHeight w:val="56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</w:tr>
      <w:tr w:rsidR="00244B7E" w:rsidTr="00F0466F">
        <w:trPr>
          <w:trHeight w:val="554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uppressAutoHyphens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4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Pr="00B22F8E" w:rsidRDefault="00244B7E" w:rsidP="00F0466F">
            <w:pPr>
              <w:suppressAutoHyphens w:val="0"/>
              <w:snapToGrid w:val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000 01 05 00 00 00 0000 000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uppressAutoHyphens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44B7E" w:rsidTr="00F0466F">
        <w:trPr>
          <w:trHeight w:val="39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Pr="0023054B" w:rsidRDefault="00244B7E" w:rsidP="00275FCE">
            <w:pPr>
              <w:suppressAutoHyphens w:val="0"/>
              <w:snapToGrid w:val="0"/>
              <w:jc w:val="center"/>
              <w:rPr>
                <w:b/>
                <w:bCs/>
                <w:sz w:val="20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>
              <w:rPr>
                <w:b/>
                <w:bCs/>
                <w:sz w:val="20"/>
                <w:szCs w:val="22"/>
              </w:rPr>
              <w:t>6325,6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Pr="0023054B" w:rsidRDefault="00244B7E" w:rsidP="00F0466F">
            <w:pPr>
              <w:snapToGrid w:val="0"/>
              <w:jc w:val="center"/>
              <w:rPr>
                <w:b/>
                <w:bCs/>
                <w:sz w:val="20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>
              <w:rPr>
                <w:b/>
                <w:bCs/>
                <w:sz w:val="20"/>
                <w:szCs w:val="22"/>
              </w:rPr>
              <w:t>5574,7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23054B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3054B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5662,8</w:t>
            </w:r>
          </w:p>
        </w:tc>
      </w:tr>
      <w:tr w:rsidR="00244B7E" w:rsidTr="00F0466F">
        <w:trPr>
          <w:trHeight w:val="41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sz w:val="20"/>
              </w:rPr>
            </w:pPr>
            <w:r>
              <w:rPr>
                <w:sz w:val="20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Pr="0023054B" w:rsidRDefault="00244B7E" w:rsidP="00F0466F">
            <w:pPr>
              <w:suppressAutoHyphens w:val="0"/>
              <w:snapToGrid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2"/>
              </w:rPr>
              <w:t>6325,9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Pr="0023054B" w:rsidRDefault="00244B7E" w:rsidP="00F0466F">
            <w:pPr>
              <w:snapToGrid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2"/>
              </w:rPr>
              <w:t>5574,7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23054B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5662,8</w:t>
            </w:r>
          </w:p>
        </w:tc>
      </w:tr>
      <w:tr w:rsidR="00244B7E" w:rsidTr="00F0466F">
        <w:trPr>
          <w:trHeight w:val="35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uppressAutoHyphens w:val="0"/>
              <w:snapToGrid w:val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2"/>
              </w:rPr>
              <w:t>Всего источников внутреннего финансирования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Pr="00051F97" w:rsidRDefault="00244B7E" w:rsidP="00F0466F">
            <w:pPr>
              <w:suppressAutoHyphens w:val="0"/>
              <w:snapToGrid w:val="0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uppressAutoHyphens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244B7E" w:rsidRDefault="00244B7E" w:rsidP="00F046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244B7E" w:rsidRDefault="00244B7E" w:rsidP="0067569A">
      <w:pPr>
        <w:jc w:val="right"/>
        <w:rPr>
          <w:sz w:val="28"/>
        </w:rPr>
      </w:pPr>
      <w:r>
        <w:rPr>
          <w:sz w:val="28"/>
        </w:rPr>
        <w:t>»;</w:t>
      </w:r>
    </w:p>
    <w:p w:rsidR="00244B7E" w:rsidRDefault="00244B7E" w:rsidP="0067569A">
      <w:pPr>
        <w:jc w:val="both"/>
        <w:rPr>
          <w:sz w:val="28"/>
          <w:szCs w:val="28"/>
        </w:rPr>
      </w:pPr>
      <w:r>
        <w:rPr>
          <w:sz w:val="28"/>
          <w:szCs w:val="28"/>
        </w:rPr>
        <w:t>1.5.  приложение 3 изложить в новой редакции :</w:t>
      </w:r>
    </w:p>
    <w:p w:rsidR="00244B7E" w:rsidRPr="00C00743" w:rsidRDefault="00244B7E" w:rsidP="00F0466F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>«Приложение 3</w:t>
      </w:r>
    </w:p>
    <w:p w:rsidR="00244B7E" w:rsidRPr="00C00743" w:rsidRDefault="00244B7E" w:rsidP="00F0466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244B7E" w:rsidRPr="00C00743" w:rsidRDefault="00244B7E" w:rsidP="00F0466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44B7E" w:rsidRPr="00C00743" w:rsidRDefault="00244B7E" w:rsidP="00F0466F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44B7E" w:rsidRPr="00C00743" w:rsidRDefault="00244B7E" w:rsidP="00F0466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44B7E" w:rsidRDefault="00244B7E" w:rsidP="00F0466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44B7E" w:rsidRPr="00C00743" w:rsidRDefault="00244B7E" w:rsidP="00F0466F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244B7E" w:rsidRPr="00E27D3A" w:rsidRDefault="00244B7E" w:rsidP="00F0466F"/>
    <w:p w:rsidR="00244B7E" w:rsidRPr="00F706FF" w:rsidRDefault="00244B7E" w:rsidP="00F0466F">
      <w:pPr>
        <w:jc w:val="both"/>
        <w:rPr>
          <w:bCs/>
          <w:color w:val="000000"/>
          <w:szCs w:val="22"/>
          <w:lang w:eastAsia="ru-RU"/>
        </w:rPr>
      </w:pPr>
      <w:r w:rsidRPr="00F706FF">
        <w:rPr>
          <w:bCs/>
          <w:color w:val="000000"/>
          <w:szCs w:val="22"/>
          <w:lang w:eastAsia="ru-RU"/>
        </w:rPr>
        <w:t xml:space="preserve">Объем безвозмездных поступлений в бюджет </w:t>
      </w:r>
      <w:r>
        <w:rPr>
          <w:bCs/>
          <w:color w:val="000000"/>
          <w:szCs w:val="22"/>
          <w:lang w:eastAsia="ru-RU"/>
        </w:rPr>
        <w:t>Междуреченского</w:t>
      </w:r>
      <w:r w:rsidRPr="00F706FF">
        <w:rPr>
          <w:bCs/>
          <w:color w:val="000000"/>
          <w:szCs w:val="22"/>
          <w:lang w:eastAsia="ru-RU"/>
        </w:rPr>
        <w:t xml:space="preserve"> сельсовета </w:t>
      </w:r>
      <w:r>
        <w:rPr>
          <w:szCs w:val="28"/>
        </w:rPr>
        <w:t>на 2020 год и на плановый период 2021 и 2022</w:t>
      </w:r>
      <w:r w:rsidRPr="00F706FF">
        <w:rPr>
          <w:szCs w:val="28"/>
        </w:rPr>
        <w:t xml:space="preserve"> годов</w:t>
      </w:r>
      <w:r w:rsidRPr="00F706FF">
        <w:rPr>
          <w:sz w:val="22"/>
        </w:rPr>
        <w:t xml:space="preserve"> </w:t>
      </w:r>
    </w:p>
    <w:p w:rsidR="00244B7E" w:rsidRPr="00AE0651" w:rsidRDefault="00244B7E" w:rsidP="00F0466F">
      <w:pPr>
        <w:jc w:val="right"/>
        <w:rPr>
          <w:b/>
          <w:bCs/>
          <w:color w:val="000000"/>
          <w:sz w:val="28"/>
          <w:lang w:eastAsia="ru-RU"/>
        </w:rPr>
      </w:pPr>
      <w:r w:rsidRPr="00AE0651">
        <w:t>тыс.руб</w:t>
      </w:r>
      <w:r w:rsidRPr="00AE0651">
        <w:rPr>
          <w:sz w:val="28"/>
        </w:rPr>
        <w:t>.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119"/>
        <w:gridCol w:w="3260"/>
        <w:gridCol w:w="1492"/>
        <w:gridCol w:w="1202"/>
        <w:gridCol w:w="1559"/>
      </w:tblGrid>
      <w:tr w:rsidR="00244B7E" w:rsidRPr="00AE0651" w:rsidTr="00F0466F">
        <w:trPr>
          <w:trHeight w:val="631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Виды  доходов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год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244B7E" w:rsidRDefault="00244B7E" w:rsidP="00F046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</w:tr>
      <w:tr w:rsidR="00244B7E" w:rsidRPr="00AE0651" w:rsidTr="00F0466F">
        <w:trPr>
          <w:trHeight w:val="223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</w:p>
        </w:tc>
      </w:tr>
      <w:tr w:rsidR="00244B7E" w:rsidRPr="00AE0651" w:rsidTr="00F0466F">
        <w:trPr>
          <w:trHeight w:val="271"/>
        </w:trPr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000 2 00 00000 00 0000 000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</w:t>
            </w:r>
          </w:p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1572,5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666,6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677,0</w:t>
            </w:r>
          </w:p>
        </w:tc>
      </w:tr>
      <w:tr w:rsidR="00244B7E" w:rsidRPr="00AE0651" w:rsidTr="00F0466F">
        <w:trPr>
          <w:trHeight w:val="6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000 2 02 00000 00 0000 000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1572,5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677,0</w:t>
            </w:r>
          </w:p>
        </w:tc>
      </w:tr>
      <w:tr w:rsidR="00244B7E" w:rsidRPr="00AE0651" w:rsidTr="00F0466F">
        <w:trPr>
          <w:trHeight w:val="4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000 2 02 10000 00 0000 150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501,2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iCs/>
                <w:color w:val="000000"/>
                <w:sz w:val="22"/>
                <w:szCs w:val="20"/>
              </w:rPr>
              <w:t>502,6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509,9</w:t>
            </w:r>
          </w:p>
        </w:tc>
      </w:tr>
      <w:tr w:rsidR="00244B7E" w:rsidRPr="00AE0651" w:rsidTr="00F0466F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000 2 02 15001 00 0000 150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501,2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iCs/>
                <w:color w:val="000000"/>
                <w:sz w:val="22"/>
                <w:szCs w:val="20"/>
              </w:rPr>
              <w:t>502,6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509,9</w:t>
            </w:r>
          </w:p>
        </w:tc>
      </w:tr>
      <w:tr w:rsidR="00244B7E" w:rsidRPr="00AE0651" w:rsidTr="00F0466F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000 2 02 15001 10 0000 150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501,2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iCs/>
                <w:color w:val="000000"/>
                <w:sz w:val="22"/>
                <w:szCs w:val="20"/>
              </w:rPr>
              <w:t>502,6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Pr="003136A9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509,9</w:t>
            </w:r>
          </w:p>
        </w:tc>
      </w:tr>
      <w:tr w:rsidR="00244B7E" w:rsidRPr="00AE0651" w:rsidTr="00F0466F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000 2 02 20000 00 0000 150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200,9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  <w:rPr>
                <w:i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</w:p>
        </w:tc>
      </w:tr>
      <w:tr w:rsidR="00244B7E" w:rsidRPr="00AE0651" w:rsidTr="00F0466F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</w:t>
            </w:r>
            <w:r w:rsidRPr="002E3A9B">
              <w:rPr>
                <w:color w:val="000000"/>
                <w:sz w:val="22"/>
                <w:szCs w:val="20"/>
              </w:rPr>
              <w:t xml:space="preserve"> 2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02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25576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00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0000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BD50B6">
              <w:rPr>
                <w:color w:val="000000"/>
                <w:sz w:val="22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200,9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  <w:rPr>
                <w:i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</w:p>
        </w:tc>
      </w:tr>
      <w:tr w:rsidR="00244B7E" w:rsidRPr="00AE0651" w:rsidTr="00F0466F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</w:t>
            </w:r>
            <w:r w:rsidRPr="002E3A9B">
              <w:rPr>
                <w:color w:val="000000"/>
                <w:sz w:val="22"/>
                <w:szCs w:val="20"/>
              </w:rPr>
              <w:t xml:space="preserve"> 2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02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25576</w:t>
            </w:r>
            <w:r>
              <w:rPr>
                <w:color w:val="000000"/>
                <w:sz w:val="22"/>
                <w:szCs w:val="20"/>
              </w:rPr>
              <w:t xml:space="preserve"> 1</w:t>
            </w:r>
            <w:r w:rsidRPr="002E3A9B">
              <w:rPr>
                <w:color w:val="000000"/>
                <w:sz w:val="22"/>
                <w:szCs w:val="20"/>
              </w:rPr>
              <w:t>0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0000</w:t>
            </w:r>
            <w:r>
              <w:rPr>
                <w:color w:val="000000"/>
                <w:sz w:val="22"/>
                <w:szCs w:val="20"/>
              </w:rPr>
              <w:t xml:space="preserve"> </w:t>
            </w:r>
            <w:r w:rsidRPr="002E3A9B">
              <w:rPr>
                <w:color w:val="000000"/>
                <w:sz w:val="22"/>
                <w:szCs w:val="20"/>
              </w:rPr>
              <w:t>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BD50B6">
              <w:rPr>
                <w:color w:val="000000"/>
                <w:sz w:val="22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  <w:r>
              <w:rPr>
                <w:sz w:val="22"/>
              </w:rPr>
              <w:t>200,9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  <w:rPr>
                <w:i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jc w:val="center"/>
            </w:pPr>
          </w:p>
        </w:tc>
      </w:tr>
      <w:tr w:rsidR="00244B7E" w:rsidRPr="00AE0651" w:rsidTr="00F0466F">
        <w:trPr>
          <w:trHeight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000 2 02 30000 00 0000 150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244B7E" w:rsidRPr="00AE0651" w:rsidTr="00F0466F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244B7E" w:rsidRPr="00AE0651" w:rsidTr="00F0466F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сельских поселений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244B7E" w:rsidRPr="00AE0651" w:rsidTr="00F0466F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>000</w:t>
            </w:r>
            <w:r>
              <w:rPr>
                <w:bCs/>
                <w:iCs/>
                <w:color w:val="000000"/>
                <w:sz w:val="22"/>
                <w:szCs w:val="20"/>
              </w:rPr>
              <w:t xml:space="preserve"> 2 02 4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Иные межбюджетные трансферты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789,5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  <w:tr w:rsidR="00244B7E" w:rsidRPr="00AE0651" w:rsidTr="00F0466F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789,5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  <w:tr w:rsidR="00244B7E" w:rsidRPr="00AE0651" w:rsidTr="00F0466F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49999 1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789,5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44B7E" w:rsidRDefault="00244B7E" w:rsidP="00F04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</w:tbl>
    <w:p w:rsidR="00244B7E" w:rsidRPr="002D6588" w:rsidRDefault="00244B7E" w:rsidP="002D6588">
      <w:pPr>
        <w:jc w:val="right"/>
        <w:rPr>
          <w:sz w:val="28"/>
        </w:rPr>
      </w:pPr>
      <w:r>
        <w:rPr>
          <w:sz w:val="28"/>
        </w:rPr>
        <w:t>»;</w:t>
      </w:r>
    </w:p>
    <w:p w:rsidR="00244B7E" w:rsidRPr="00D02FDD" w:rsidRDefault="00244B7E" w:rsidP="005F5D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1.6.  приложение 7 изложить в новой редакции :</w:t>
      </w:r>
    </w:p>
    <w:p w:rsidR="00244B7E" w:rsidRDefault="00244B7E" w:rsidP="002C5C73"/>
    <w:p w:rsidR="00244B7E" w:rsidRPr="00AE0651" w:rsidRDefault="00244B7E" w:rsidP="00FD1FBE">
      <w:pPr>
        <w:jc w:val="right"/>
        <w:rPr>
          <w:sz w:val="20"/>
          <w:szCs w:val="20"/>
        </w:rPr>
      </w:pPr>
      <w:r>
        <w:rPr>
          <w:sz w:val="20"/>
          <w:szCs w:val="20"/>
        </w:rPr>
        <w:t>«Приложение 7</w:t>
      </w:r>
    </w:p>
    <w:p w:rsidR="00244B7E" w:rsidRPr="00C00743" w:rsidRDefault="00244B7E" w:rsidP="00FD1FBE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244B7E" w:rsidRPr="00C00743" w:rsidRDefault="00244B7E" w:rsidP="00FD1FBE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44B7E" w:rsidRPr="00C00743" w:rsidRDefault="00244B7E" w:rsidP="00FD1FBE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44B7E" w:rsidRPr="00C00743" w:rsidRDefault="00244B7E" w:rsidP="00FD1FBE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44B7E" w:rsidRDefault="00244B7E" w:rsidP="00FD1FBE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44B7E" w:rsidRDefault="00244B7E" w:rsidP="00FD1FBE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244B7E" w:rsidRDefault="00244B7E" w:rsidP="00FD1FBE">
      <w:pPr>
        <w:ind w:left="5103"/>
        <w:jc w:val="right"/>
        <w:rPr>
          <w:sz w:val="18"/>
          <w:szCs w:val="16"/>
        </w:rPr>
      </w:pPr>
    </w:p>
    <w:p w:rsidR="00244B7E" w:rsidRDefault="00244B7E" w:rsidP="00FD1FBE">
      <w:pPr>
        <w:ind w:left="5103"/>
        <w:jc w:val="right"/>
        <w:rPr>
          <w:sz w:val="18"/>
          <w:szCs w:val="16"/>
        </w:rPr>
      </w:pPr>
    </w:p>
    <w:p w:rsidR="00244B7E" w:rsidRPr="00C00743" w:rsidRDefault="00244B7E" w:rsidP="00FD1FBE">
      <w:pPr>
        <w:ind w:left="5103"/>
        <w:jc w:val="right"/>
        <w:rPr>
          <w:sz w:val="18"/>
          <w:szCs w:val="16"/>
        </w:rPr>
      </w:pPr>
    </w:p>
    <w:p w:rsidR="00244B7E" w:rsidRDefault="00244B7E" w:rsidP="00FD1FBE">
      <w:pPr>
        <w:jc w:val="center"/>
        <w:rPr>
          <w:bCs/>
          <w:color w:val="000000"/>
          <w:lang w:eastAsia="ru-RU"/>
        </w:rPr>
      </w:pPr>
    </w:p>
    <w:p w:rsidR="00244B7E" w:rsidRDefault="00244B7E" w:rsidP="00FD1FBE">
      <w:pPr>
        <w:jc w:val="center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Распределение бюджетных ассигнований на 2020 год и на плановый период 2021 и 2022 годов</w:t>
      </w:r>
    </w:p>
    <w:p w:rsidR="00244B7E" w:rsidRPr="00AE0651" w:rsidRDefault="00244B7E" w:rsidP="00FD1FBE">
      <w:pPr>
        <w:jc w:val="center"/>
        <w:rPr>
          <w:bCs/>
          <w:color w:val="000000"/>
          <w:lang w:eastAsia="ru-RU"/>
        </w:rPr>
      </w:pPr>
      <w:r w:rsidRPr="00AE0651">
        <w:rPr>
          <w:bCs/>
          <w:color w:val="000000"/>
          <w:lang w:eastAsia="ru-RU"/>
        </w:rPr>
        <w:t xml:space="preserve">по разделам , подразделам, целевым статьям (муниципальным программам </w:t>
      </w:r>
      <w:r>
        <w:rPr>
          <w:bCs/>
          <w:color w:val="000000"/>
          <w:lang w:eastAsia="ru-RU"/>
        </w:rPr>
        <w:t xml:space="preserve">Междуреченского </w:t>
      </w:r>
      <w:r w:rsidRPr="00AE0651">
        <w:rPr>
          <w:bCs/>
          <w:color w:val="000000"/>
          <w:lang w:eastAsia="ru-RU"/>
        </w:rPr>
        <w:t xml:space="preserve">сельсовета и непрограммным направлениям деятельности), группам и подгруппам видов расходов классификации расходов бюджета </w:t>
      </w:r>
      <w:r>
        <w:rPr>
          <w:bCs/>
          <w:color w:val="000000"/>
          <w:lang w:eastAsia="ru-RU"/>
        </w:rPr>
        <w:t>Междуреченского</w:t>
      </w:r>
      <w:r w:rsidRPr="00AE0651">
        <w:rPr>
          <w:bCs/>
          <w:color w:val="000000"/>
          <w:lang w:eastAsia="ru-RU"/>
        </w:rPr>
        <w:t xml:space="preserve"> сельсовета</w:t>
      </w:r>
    </w:p>
    <w:p w:rsidR="00244B7E" w:rsidRPr="00AE0651" w:rsidRDefault="00244B7E" w:rsidP="00FD1FBE">
      <w:pPr>
        <w:jc w:val="right"/>
      </w:pPr>
      <w:r w:rsidRPr="00AE0651">
        <w:rPr>
          <w:bCs/>
          <w:color w:val="000000"/>
          <w:lang w:eastAsia="ru-RU"/>
        </w:rPr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42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2020год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</w:tr>
      <w:tr w:rsidR="00244B7E" w:rsidRPr="00AE0651" w:rsidTr="003A18B8">
        <w:trPr>
          <w:trHeight w:val="42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6325,9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2743,1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2717,7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2802,6</w:t>
            </w:r>
          </w:p>
        </w:tc>
      </w:tr>
      <w:tr w:rsidR="00244B7E" w:rsidRPr="00AE0651" w:rsidTr="003A18B8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2734,9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AE0651" w:rsidTr="003A18B8">
        <w:trPr>
          <w:trHeight w:val="96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AE0651" w:rsidTr="00C027F3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027F3">
            <w:pPr>
              <w:jc w:val="center"/>
            </w:pPr>
            <w:r w:rsidRPr="00CA093B"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AE0651" w:rsidTr="00C027F3">
        <w:trPr>
          <w:trHeight w:val="63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027F3">
            <w:pPr>
              <w:jc w:val="center"/>
            </w:pPr>
            <w:r w:rsidRPr="00CA093B"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RPr="00AE0651" w:rsidTr="00B822E4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B822E4">
            <w:pPr>
              <w:jc w:val="center"/>
            </w:pPr>
            <w:r w:rsidRPr="00B83B73"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RPr="00AE0651" w:rsidTr="00B822E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B822E4">
            <w:pPr>
              <w:jc w:val="center"/>
            </w:pPr>
            <w:r w:rsidRPr="00B83B73"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RPr="00AE0651" w:rsidTr="003A18B8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596,9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529,9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244B7E" w:rsidRPr="00AE0651" w:rsidTr="003A18B8">
        <w:trPr>
          <w:trHeight w:val="4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529,9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244B7E" w:rsidRPr="00AE0651" w:rsidTr="003A18B8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44B7E" w:rsidRPr="00AE0651" w:rsidTr="003A18B8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44B7E" w:rsidRPr="00AE0651" w:rsidTr="003A18B8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RPr="00AE0651" w:rsidTr="003A18B8">
        <w:trPr>
          <w:trHeight w:val="895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RPr="00AE0651" w:rsidTr="003A18B8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RPr="00AE0651" w:rsidTr="003A18B8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29,6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2246E3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99 </w:t>
            </w:r>
            <w:r>
              <w:rPr>
                <w:color w:val="000000"/>
                <w:sz w:val="22"/>
                <w:szCs w:val="20"/>
                <w:lang w:eastAsia="ru-RU"/>
              </w:rPr>
              <w:t>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29,6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2246E3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и обеспечению деятельности аппарата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2246E3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2246E3">
            <w:pPr>
              <w:jc w:val="center"/>
            </w:pPr>
            <w:r w:rsidRPr="00B468E4"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2246E3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2246E3">
            <w:pPr>
              <w:jc w:val="center"/>
            </w:pPr>
            <w:r w:rsidRPr="00B468E4"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596748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главы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540DDC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540DDC">
            <w:pPr>
              <w:jc w:val="center"/>
            </w:pPr>
            <w:r w:rsidRPr="00801143"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540DDC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540DDC">
            <w:pPr>
              <w:jc w:val="center"/>
            </w:pPr>
            <w:r w:rsidRPr="00801143"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427047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5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7,2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3A18B8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3A18B8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9D4A16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9D4A1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Основное мероприятие «Оптимизация, управление и распоряжение имуществом, находящимся в собственности Междуреченского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01 2 08 00000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9D4A16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9D4A16">
        <w:trPr>
          <w:trHeight w:val="57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Оценка рыночной стоимости объектов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9D4A16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9D4A16">
        <w:trPr>
          <w:trHeight w:val="81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9D4A16">
            <w:pPr>
              <w:jc w:val="center"/>
            </w:pPr>
            <w:r w:rsidRPr="00ED3606"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9D4A16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9D4A16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9D4A16">
            <w:pPr>
              <w:jc w:val="center"/>
            </w:pPr>
            <w:r w:rsidRPr="00ED3606"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9D4A16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3A18B8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3A18B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29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D819DD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D819DD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D819DD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57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79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AE0651" w:rsidTr="003A18B8">
        <w:trPr>
          <w:trHeight w:val="56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77,1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244B7E" w:rsidRPr="00AE0651" w:rsidTr="003A18B8">
        <w:trPr>
          <w:trHeight w:val="45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77,1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244B7E" w:rsidRPr="00AE0651" w:rsidTr="003A18B8">
        <w:trPr>
          <w:trHeight w:val="56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</w:tr>
      <w:tr w:rsidR="00244B7E" w:rsidRPr="00AE0651" w:rsidTr="003A18B8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100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7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267A90" w:rsidRDefault="00244B7E" w:rsidP="003A18B8">
            <w:pPr>
              <w:rPr>
                <w:rFonts w:ascii="Calibri" w:hAnsi="Calibri" w:cs="Calibri"/>
                <w:bCs/>
                <w:iCs/>
                <w:color w:val="000000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rPr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rPr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rPr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3A18B8">
        <w:trPr>
          <w:trHeight w:val="2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091808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091808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09180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091808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09180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091808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3A18B8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RPr="00AE0651" w:rsidTr="003A18B8">
        <w:trPr>
          <w:trHeight w:val="8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AE0651" w:rsidTr="0009180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091808">
            <w:pPr>
              <w:jc w:val="center"/>
            </w:pPr>
            <w:r w:rsidRPr="009479B4"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AE0651" w:rsidTr="0009180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091808">
            <w:pPr>
              <w:jc w:val="center"/>
            </w:pPr>
            <w:r w:rsidRPr="009479B4"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3A18B8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3A18B8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3A18B8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94ACF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536,4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694ACF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3</w:t>
            </w:r>
            <w:r w:rsidRPr="00BD3575">
              <w:rPr>
                <w:color w:val="000000"/>
                <w:sz w:val="22"/>
                <w:szCs w:val="20"/>
                <w:lang w:eastAsia="ru-RU"/>
              </w:rPr>
              <w:t>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A0355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A03554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A0355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A03554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A0355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A03554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A0355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A03554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A0355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A03554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25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E18A3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E18A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E18A3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E18A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E18A3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Основное мероприятие «Организация благоустройства территории Междуреченского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E18A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Ремонт и благоустройство памятных сооружений на территории сельсовета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5C1D59">
              <w:rPr>
                <w:color w:val="000000"/>
                <w:sz w:val="22"/>
                <w:szCs w:val="20"/>
                <w:lang w:eastAsia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3A18B8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val="en-US"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val="en-US"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3A18B8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val="en-US"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val="en-US"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3A18B8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1716E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AE0651" w:rsidTr="003A18B8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1716E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AE0651" w:rsidTr="003A18B8">
        <w:trPr>
          <w:trHeight w:val="102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CF43C2">
        <w:trPr>
          <w:trHeight w:val="76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F43C2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CF43C2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F43C2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CF43C2">
        <w:trPr>
          <w:trHeight w:val="51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F43C2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CF43C2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F43C2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3A18B8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3A18B8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3A18B8">
        <w:trPr>
          <w:trHeight w:val="27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Муниципальная программа "Устойчивое развитие муниципального образования "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Междуреченский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сельсовет Каменского района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Пензенской области на 2014-2022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годы"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3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AE0651" w:rsidTr="003A18B8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3A18B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244B7E" w:rsidRPr="000551F2" w:rsidRDefault="00244B7E" w:rsidP="004665D4">
      <w:pPr>
        <w:jc w:val="right"/>
        <w:rPr>
          <w:sz w:val="28"/>
        </w:rPr>
      </w:pPr>
      <w:r w:rsidRPr="000551F2">
        <w:rPr>
          <w:sz w:val="28"/>
        </w:rPr>
        <w:t>»;</w:t>
      </w:r>
    </w:p>
    <w:p w:rsidR="00244B7E" w:rsidRPr="005F5DE0" w:rsidRDefault="00244B7E" w:rsidP="005F5D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443BE">
        <w:rPr>
          <w:sz w:val="28"/>
          <w:szCs w:val="28"/>
        </w:rPr>
        <w:t>7</w:t>
      </w:r>
      <w:r>
        <w:rPr>
          <w:sz w:val="28"/>
          <w:szCs w:val="28"/>
        </w:rPr>
        <w:t>.  приложение 8 изложить в новой редакции :</w:t>
      </w:r>
    </w:p>
    <w:p w:rsidR="00244B7E" w:rsidRDefault="00244B7E" w:rsidP="00267A90">
      <w:pPr>
        <w:jc w:val="right"/>
        <w:rPr>
          <w:sz w:val="20"/>
          <w:szCs w:val="20"/>
        </w:rPr>
      </w:pPr>
    </w:p>
    <w:p w:rsidR="00244B7E" w:rsidRPr="00AE0651" w:rsidRDefault="00244B7E" w:rsidP="00267A90">
      <w:pPr>
        <w:jc w:val="right"/>
        <w:rPr>
          <w:sz w:val="20"/>
          <w:szCs w:val="20"/>
        </w:rPr>
      </w:pPr>
      <w:r>
        <w:rPr>
          <w:sz w:val="20"/>
          <w:szCs w:val="20"/>
        </w:rPr>
        <w:t>«Приложение 8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44B7E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244B7E" w:rsidRPr="00AE0651" w:rsidRDefault="00244B7E" w:rsidP="00052D81">
      <w:pPr>
        <w:jc w:val="both"/>
        <w:rPr>
          <w:sz w:val="28"/>
        </w:rPr>
      </w:pPr>
    </w:p>
    <w:p w:rsidR="00244B7E" w:rsidRPr="00F23A21" w:rsidRDefault="00244B7E" w:rsidP="009F19B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>Ведомственная структура</w:t>
      </w:r>
    </w:p>
    <w:p w:rsidR="00244B7E" w:rsidRDefault="00244B7E" w:rsidP="00266E4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 xml:space="preserve">расходов бюджета </w:t>
      </w:r>
      <w:r>
        <w:rPr>
          <w:bCs/>
          <w:color w:val="000000"/>
          <w:szCs w:val="28"/>
          <w:lang w:eastAsia="ru-RU"/>
        </w:rPr>
        <w:t>Междуреченского</w:t>
      </w:r>
      <w:r w:rsidRPr="00F23A21">
        <w:rPr>
          <w:bCs/>
          <w:color w:val="000000"/>
          <w:szCs w:val="28"/>
          <w:lang w:eastAsia="ru-RU"/>
        </w:rPr>
        <w:t xml:space="preserve"> сельсовета на 20</w:t>
      </w:r>
      <w:r>
        <w:rPr>
          <w:bCs/>
          <w:color w:val="000000"/>
          <w:szCs w:val="28"/>
          <w:lang w:eastAsia="ru-RU"/>
        </w:rPr>
        <w:t>20</w:t>
      </w:r>
      <w:r w:rsidRPr="00F23A21">
        <w:rPr>
          <w:bCs/>
          <w:color w:val="000000"/>
          <w:szCs w:val="28"/>
          <w:lang w:eastAsia="ru-RU"/>
        </w:rPr>
        <w:t xml:space="preserve"> год</w:t>
      </w:r>
      <w:r>
        <w:rPr>
          <w:bCs/>
          <w:color w:val="000000"/>
          <w:szCs w:val="28"/>
          <w:lang w:eastAsia="ru-RU"/>
        </w:rPr>
        <w:t xml:space="preserve"> и на плановый период 2021 и 2022 годов</w:t>
      </w:r>
    </w:p>
    <w:p w:rsidR="00244B7E" w:rsidRPr="00F23A21" w:rsidRDefault="00244B7E" w:rsidP="00266E47">
      <w:pPr>
        <w:jc w:val="center"/>
        <w:rPr>
          <w:szCs w:val="28"/>
        </w:rPr>
      </w:pPr>
    </w:p>
    <w:p w:rsidR="00244B7E" w:rsidRDefault="00244B7E" w:rsidP="00284CE0">
      <w:pPr>
        <w:jc w:val="right"/>
        <w:rPr>
          <w:lang w:val="en-US"/>
        </w:rPr>
      </w:pPr>
      <w:r w:rsidRPr="008A2981">
        <w:t>тыс.руб</w:t>
      </w:r>
      <w:r>
        <w:t>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000"/>
        <w:gridCol w:w="30"/>
        <w:gridCol w:w="39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4E7C7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2020год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</w:tr>
      <w:tr w:rsidR="00244B7E" w:rsidRPr="00AE0651" w:rsidTr="004E7C76">
        <w:trPr>
          <w:trHeight w:val="42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4E7C76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6325,9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244B7E" w:rsidRPr="00AE0651" w:rsidTr="004E7C76">
        <w:trPr>
          <w:trHeight w:val="42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69237B">
              <w:rPr>
                <w:bCs/>
                <w:color w:val="000000"/>
                <w:sz w:val="22"/>
                <w:szCs w:val="22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807952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6325,9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244B7E" w:rsidRPr="00AE0651" w:rsidTr="004E7C76">
        <w:trPr>
          <w:trHeight w:val="331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Default="00244B7E">
            <w:r w:rsidRPr="00044F2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2743,1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2717,7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2802,6</w:t>
            </w:r>
          </w:p>
        </w:tc>
      </w:tr>
      <w:tr w:rsidR="00244B7E" w:rsidRPr="00EF3317" w:rsidTr="004E7C76">
        <w:trPr>
          <w:trHeight w:val="93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44F2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2734,9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EF3317" w:rsidTr="004E7C76">
        <w:trPr>
          <w:trHeight w:val="96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44F2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EF3317" w:rsidTr="004E7C76">
        <w:trPr>
          <w:trHeight w:val="9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44F2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CA093B"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RPr="00EF3317" w:rsidTr="004E7C76">
        <w:trPr>
          <w:trHeight w:val="63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44F2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CA093B">
              <w:rPr>
                <w:color w:val="000000"/>
                <w:sz w:val="22"/>
                <w:szCs w:val="20"/>
                <w:lang w:eastAsia="ru-RU"/>
              </w:rPr>
              <w:t>2705,3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EF3317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869C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Tr="004E7C76">
        <w:trPr>
          <w:trHeight w:val="926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869C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83B73"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869C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83B73">
              <w:rPr>
                <w:color w:val="000000"/>
                <w:sz w:val="22"/>
                <w:szCs w:val="20"/>
                <w:lang w:eastAsia="ru-RU"/>
              </w:rPr>
              <w:t>1371,3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244B7E" w:rsidRPr="00AE0651" w:rsidTr="004E7C76">
        <w:trPr>
          <w:trHeight w:val="55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596,9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529,9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244B7E" w:rsidRPr="00AE0651" w:rsidTr="004E7C76">
        <w:trPr>
          <w:trHeight w:val="44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529,9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244B7E" w:rsidTr="004E7C76">
        <w:trPr>
          <w:trHeight w:val="31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44B7E" w:rsidTr="004E7C76">
        <w:trPr>
          <w:trHeight w:val="30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44B7E" w:rsidTr="004E7C76">
        <w:trPr>
          <w:trHeight w:val="29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Tr="004E7C76">
        <w:trPr>
          <w:trHeight w:val="895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65D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29,6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2246E3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99 </w:t>
            </w:r>
            <w:r>
              <w:rPr>
                <w:color w:val="000000"/>
                <w:sz w:val="22"/>
                <w:szCs w:val="20"/>
                <w:lang w:eastAsia="ru-RU"/>
              </w:rPr>
              <w:t>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29,6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2246E3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и обеспечению деятельности аппарата администрации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B468E4"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B468E4"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596748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главы администрации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368C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801143"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9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801143"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23F70" w:rsidRDefault="00244B7E" w:rsidP="00C424D3">
            <w:pPr>
              <w:jc w:val="center"/>
            </w:pPr>
            <w:r w:rsidRPr="00623F70">
              <w:rPr>
                <w:color w:val="000000"/>
                <w:sz w:val="22"/>
                <w:szCs w:val="20"/>
                <w:lang w:eastAsia="ru-RU"/>
              </w:rPr>
              <w:t>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56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244B7E" w:rsidRPr="00AE0651" w:rsidTr="004E7C76">
        <w:trPr>
          <w:trHeight w:val="250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7,2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4E7C76">
        <w:trPr>
          <w:trHeight w:val="95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Tr="004E7C76">
        <w:trPr>
          <w:trHeight w:val="95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783A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95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Основное мероприятие «Оптимизация, управление и распоряжение имуществом, находящимся в собственности Междуреченского сельсовета»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65A9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01 2 08 00000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579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Оценка рыночной стоимости объектов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65A9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814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65A9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ED3606"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95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65A9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ED3606">
              <w:rPr>
                <w:color w:val="000000"/>
                <w:sz w:val="22"/>
                <w:szCs w:val="20"/>
                <w:lang w:eastAsia="ru-RU"/>
              </w:rPr>
              <w:t>01 2 08 20340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B21753">
              <w:rPr>
                <w:color w:val="000000"/>
                <w:sz w:val="22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4E7C76">
        <w:trPr>
          <w:trHeight w:val="75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65A9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RPr="00AE0651" w:rsidTr="004E7C76">
        <w:trPr>
          <w:trHeight w:val="75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244B7E" w:rsidTr="004E7C76">
        <w:trPr>
          <w:trHeight w:val="71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50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B357E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262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RPr="00AE0651" w:rsidTr="004E7C76">
        <w:trPr>
          <w:trHeight w:val="290"/>
        </w:trPr>
        <w:tc>
          <w:tcPr>
            <w:tcW w:w="3030" w:type="dxa"/>
            <w:gridSpan w:val="2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7A5466" w:rsidTr="004E7C76">
        <w:trPr>
          <w:trHeight w:val="30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D819DD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D819DD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D819DD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7A5466" w:rsidTr="004E7C76">
        <w:trPr>
          <w:trHeight w:val="994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7A5466" w:rsidTr="004E7C76">
        <w:trPr>
          <w:trHeight w:val="994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7A5466" w:rsidTr="004E7C76">
        <w:trPr>
          <w:trHeight w:val="574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13B3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RPr="007A5466" w:rsidTr="004E7C76">
        <w:trPr>
          <w:trHeight w:val="799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7A5466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244B7E" w:rsidTr="004E7C76">
        <w:trPr>
          <w:trHeight w:val="56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77,1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244B7E" w:rsidTr="004E7C76">
        <w:trPr>
          <w:trHeight w:val="456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77,1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244B7E" w:rsidRPr="00AE0651" w:rsidTr="004E7C76">
        <w:trPr>
          <w:trHeight w:val="566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</w:tr>
      <w:tr w:rsidR="00244B7E" w:rsidRPr="00AE0651" w:rsidTr="004E7C76">
        <w:trPr>
          <w:trHeight w:val="317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926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1627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100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B21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75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B21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5B21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267A90" w:rsidRDefault="00244B7E" w:rsidP="00C424D3">
            <w:pPr>
              <w:rPr>
                <w:rFonts w:ascii="Calibri" w:hAnsi="Calibri" w:cs="Calibri"/>
                <w:bCs/>
                <w:iCs/>
                <w:color w:val="000000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rPr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4378A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F7CC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rPr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rPr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244B7E" w:rsidRPr="00AE0651" w:rsidTr="004E7C76">
        <w:trPr>
          <w:trHeight w:val="331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4C57A0" w:rsidTr="004E7C76">
        <w:trPr>
          <w:trHeight w:val="26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2629F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4C57A0" w:rsidTr="004E7C76">
        <w:trPr>
          <w:trHeight w:val="9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A4481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4C57A0" w:rsidTr="004E7C76">
        <w:trPr>
          <w:trHeight w:val="71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A4481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4C57A0" w:rsidTr="004E7C76">
        <w:trPr>
          <w:trHeight w:val="718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A4481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03392C">
              <w:rPr>
                <w:bCs/>
                <w:color w:val="000000"/>
                <w:sz w:val="22"/>
                <w:szCs w:val="20"/>
                <w:lang w:eastAsia="ru-RU"/>
              </w:rPr>
              <w:t>1255,1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4C57A0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244B7E" w:rsidRPr="00AE0651" w:rsidTr="004E7C76">
        <w:trPr>
          <w:trHeight w:val="95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A4481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244B7E" w:rsidRPr="00AE0651" w:rsidTr="004E7C76">
        <w:trPr>
          <w:trHeight w:val="843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9479B4"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AE0651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9479B4">
              <w:rPr>
                <w:color w:val="000000"/>
                <w:sz w:val="22"/>
                <w:szCs w:val="20"/>
                <w:lang w:eastAsia="ru-RU"/>
              </w:rPr>
              <w:t>855,1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244B7E" w:rsidRPr="00694ACF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C424D3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C424D3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C424D3">
            <w:pPr>
              <w:suppressAutoHyphens w:val="0"/>
              <w:rPr>
                <w:rFonts w:ascii="Calibri" w:hAnsi="Calibri"/>
                <w:b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694ACF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536,4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694ACF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694ACF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B50A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3</w:t>
            </w:r>
            <w:r w:rsidRPr="00BD3575">
              <w:rPr>
                <w:color w:val="000000"/>
                <w:sz w:val="22"/>
                <w:szCs w:val="20"/>
                <w:lang w:eastAsia="ru-RU"/>
              </w:rPr>
              <w:t>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2C6926">
              <w:rPr>
                <w:color w:val="000000"/>
                <w:sz w:val="22"/>
                <w:szCs w:val="20"/>
                <w:lang w:eastAsia="ru-RU"/>
              </w:rPr>
              <w:t>300,5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259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Благоустройство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6D489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Основное мероприятие «Организация благоустройства</w:t>
            </w:r>
          </w:p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территории Междуреченского сельсовета Каменского района Пензенской области»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A46A9">
              <w:rPr>
                <w:color w:val="000000"/>
                <w:sz w:val="22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Ремонт и благоустройство памятных сооружений на территории сельсовета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5C1D59">
              <w:rPr>
                <w:color w:val="000000"/>
                <w:sz w:val="22"/>
                <w:szCs w:val="20"/>
                <w:lang w:eastAsia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C424D3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val="en-US"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val="en-US"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C424D3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Tr="004E7C76">
        <w:trPr>
          <w:trHeight w:val="4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C27F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01 2 04 </w:t>
            </w:r>
            <w:r>
              <w:rPr>
                <w:color w:val="000000"/>
                <w:sz w:val="22"/>
                <w:szCs w:val="20"/>
                <w:lang w:val="en-US" w:eastAsia="ru-RU"/>
              </w:rPr>
              <w:t>L5765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401DAC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0"/>
                <w:lang w:val="en-US"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val="en-US"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401DAC" w:rsidRDefault="00244B7E" w:rsidP="00C424D3">
            <w:pPr>
              <w:jc w:val="center"/>
              <w:rPr>
                <w:color w:val="000000"/>
                <w:szCs w:val="20"/>
                <w:lang w:val="en-US" w:eastAsia="ru-RU"/>
              </w:rPr>
            </w:pPr>
            <w:r>
              <w:rPr>
                <w:color w:val="000000"/>
                <w:sz w:val="22"/>
                <w:szCs w:val="20"/>
                <w:lang w:val="en-US" w:eastAsia="ru-RU"/>
              </w:rPr>
              <w:t>215.9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</w:tr>
      <w:tr w:rsidR="00244B7E" w:rsidRPr="00AE0651" w:rsidTr="004E7C76">
        <w:trPr>
          <w:trHeight w:val="331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962E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1716EA" w:rsidTr="004E7C76">
        <w:trPr>
          <w:trHeight w:val="331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962E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1716E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1716EA" w:rsidTr="004E7C76">
        <w:trPr>
          <w:trHeight w:val="98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962E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1546,4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1716E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1716E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44B7E" w:rsidRPr="00AE0651" w:rsidTr="004E7C76">
        <w:trPr>
          <w:trHeight w:val="1022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962E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807952">
        <w:trPr>
          <w:trHeight w:val="290"/>
        </w:trPr>
        <w:tc>
          <w:tcPr>
            <w:tcW w:w="3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39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962E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4E7C76">
        <w:trPr>
          <w:trHeight w:val="55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4E7C76">
        <w:trPr>
          <w:trHeight w:val="51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4E7C76">
        <w:trPr>
          <w:trHeight w:val="497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Default="00244B7E" w:rsidP="00C424D3">
            <w:pPr>
              <w:jc w:val="center"/>
            </w:pPr>
            <w:r w:rsidRPr="006604F2">
              <w:rPr>
                <w:color w:val="000000"/>
                <w:sz w:val="22"/>
                <w:szCs w:val="20"/>
                <w:lang w:eastAsia="ru-RU"/>
              </w:rPr>
              <w:t>1102,4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44B7E" w:rsidRPr="00AE0651" w:rsidTr="004E7C76">
        <w:trPr>
          <w:trHeight w:val="773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4E7C76">
        <w:trPr>
          <w:trHeight w:val="773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4E7C76">
        <w:trPr>
          <w:trHeight w:val="276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3B0B0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4E7C76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4E7C76">
        <w:trPr>
          <w:trHeight w:val="331"/>
        </w:trPr>
        <w:tc>
          <w:tcPr>
            <w:tcW w:w="3000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244B7E" w:rsidRPr="00AE0651" w:rsidTr="004E7C76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938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Муниципальная программа "Устойчивое развитие муниципального образования "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Междуреченский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сельсовет Каменского района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Пензенской области на 2014-2022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годы"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718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718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718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00194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343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DC1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244B7E" w:rsidRPr="00B67F2A" w:rsidTr="004E7C76">
        <w:trPr>
          <w:trHeight w:val="317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4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Default="00244B7E">
            <w:r w:rsidRPr="00DC1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4B7E" w:rsidRPr="00AE0651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44B7E" w:rsidRPr="00B67F2A" w:rsidRDefault="00244B7E" w:rsidP="00C424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244B7E" w:rsidRDefault="00244B7E" w:rsidP="00E56C18">
      <w:pPr>
        <w:jc w:val="right"/>
      </w:pPr>
      <w:r w:rsidRPr="000551F2">
        <w:rPr>
          <w:sz w:val="28"/>
        </w:rPr>
        <w:t>»;</w:t>
      </w:r>
    </w:p>
    <w:p w:rsidR="00244B7E" w:rsidRPr="005F5DE0" w:rsidRDefault="00244B7E" w:rsidP="005F5D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1.8.  приложение 9 изложить в новой редакции :</w:t>
      </w:r>
    </w:p>
    <w:p w:rsidR="00244B7E" w:rsidRPr="00266E47" w:rsidRDefault="00244B7E" w:rsidP="005D2A1A">
      <w:pPr>
        <w:jc w:val="right"/>
        <w:rPr>
          <w:sz w:val="18"/>
          <w:szCs w:val="20"/>
        </w:rPr>
      </w:pPr>
      <w:r w:rsidRPr="00AE0651">
        <w:rPr>
          <w:color w:val="FF0000"/>
          <w:sz w:val="28"/>
        </w:rPr>
        <w:t xml:space="preserve">                                                                           </w:t>
      </w:r>
      <w:r>
        <w:rPr>
          <w:color w:val="FF0000"/>
          <w:sz w:val="28"/>
        </w:rPr>
        <w:t>«</w:t>
      </w:r>
      <w:r w:rsidRPr="00AE0651">
        <w:rPr>
          <w:color w:val="FF0000"/>
          <w:sz w:val="28"/>
        </w:rPr>
        <w:t xml:space="preserve"> </w:t>
      </w:r>
      <w:r>
        <w:rPr>
          <w:sz w:val="18"/>
          <w:szCs w:val="20"/>
        </w:rPr>
        <w:t>Приложение 9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44B7E" w:rsidRDefault="00244B7E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44B7E" w:rsidRDefault="00244B7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244B7E" w:rsidRPr="00C00743" w:rsidRDefault="00244B7E" w:rsidP="00D941C5">
      <w:pPr>
        <w:ind w:left="5103"/>
        <w:jc w:val="right"/>
        <w:rPr>
          <w:sz w:val="18"/>
          <w:szCs w:val="16"/>
        </w:rPr>
      </w:pPr>
    </w:p>
    <w:p w:rsidR="00244B7E" w:rsidRPr="00037B58" w:rsidRDefault="00244B7E" w:rsidP="009C4946">
      <w:pPr>
        <w:tabs>
          <w:tab w:val="left" w:pos="2130"/>
        </w:tabs>
        <w:spacing w:line="245" w:lineRule="exact"/>
        <w:ind w:left="142" w:right="91"/>
        <w:jc w:val="center"/>
        <w:rPr>
          <w:bCs/>
          <w:iCs/>
          <w:color w:val="000000"/>
        </w:rPr>
      </w:pPr>
      <w:r w:rsidRPr="00037B58">
        <w:rPr>
          <w:bCs/>
          <w:iCs/>
          <w:color w:val="000000"/>
        </w:rPr>
        <w:t xml:space="preserve">Распределение бюджетных ассигнований по целевым статьям (муниципальным программам  </w:t>
      </w:r>
      <w:r>
        <w:rPr>
          <w:bCs/>
          <w:iCs/>
          <w:color w:val="000000"/>
        </w:rPr>
        <w:t>Междуреченского</w:t>
      </w:r>
      <w:r w:rsidRPr="00037B58">
        <w:rPr>
          <w:bCs/>
          <w:iCs/>
          <w:color w:val="000000"/>
        </w:rPr>
        <w:t xml:space="preserve"> сельсовета Каменского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</w:t>
      </w:r>
      <w:r>
        <w:rPr>
          <w:bCs/>
          <w:iCs/>
          <w:color w:val="000000"/>
        </w:rPr>
        <w:t>икации расходов бюджета на  2020</w:t>
      </w:r>
      <w:r w:rsidRPr="00037B58">
        <w:rPr>
          <w:bCs/>
          <w:iCs/>
          <w:color w:val="000000"/>
        </w:rPr>
        <w:t xml:space="preserve"> год</w:t>
      </w:r>
      <w:r>
        <w:rPr>
          <w:bCs/>
          <w:iCs/>
          <w:color w:val="000000"/>
        </w:rPr>
        <w:t xml:space="preserve"> и на плановый период 2021 и 2022 годов </w:t>
      </w:r>
      <w:r w:rsidRPr="00037B58">
        <w:rPr>
          <w:bCs/>
          <w:iCs/>
          <w:color w:val="000000"/>
        </w:rPr>
        <w:t xml:space="preserve">  </w:t>
      </w:r>
    </w:p>
    <w:p w:rsidR="00244B7E" w:rsidRPr="00037B58" w:rsidRDefault="00244B7E" w:rsidP="009C4946">
      <w:pPr>
        <w:tabs>
          <w:tab w:val="left" w:pos="2130"/>
        </w:tabs>
        <w:spacing w:line="245" w:lineRule="exact"/>
        <w:ind w:left="142" w:right="91"/>
        <w:jc w:val="center"/>
        <w:rPr>
          <w:b/>
          <w:bCs/>
          <w:iCs/>
          <w:color w:val="000000"/>
        </w:rPr>
      </w:pPr>
      <w:r w:rsidRPr="00037B58">
        <w:rPr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</w:t>
      </w:r>
    </w:p>
    <w:p w:rsidR="00244B7E" w:rsidRPr="00AE0651" w:rsidRDefault="00244B7E" w:rsidP="009C4946">
      <w:pPr>
        <w:tabs>
          <w:tab w:val="left" w:pos="2130"/>
        </w:tabs>
        <w:spacing w:line="245" w:lineRule="exact"/>
        <w:ind w:left="142" w:right="91"/>
        <w:jc w:val="right"/>
        <w:rPr>
          <w:bCs/>
          <w:iCs/>
          <w:color w:val="000000"/>
          <w:sz w:val="22"/>
        </w:rPr>
      </w:pPr>
      <w:r w:rsidRPr="00AE0651">
        <w:rPr>
          <w:b/>
          <w:bCs/>
          <w:iCs/>
          <w:color w:val="000000"/>
          <w:sz w:val="22"/>
        </w:rPr>
        <w:t xml:space="preserve">        (</w:t>
      </w:r>
      <w:r w:rsidRPr="00AE0651">
        <w:rPr>
          <w:bCs/>
          <w:iCs/>
          <w:color w:val="000000"/>
          <w:sz w:val="22"/>
        </w:rPr>
        <w:t>тыс. рублей)</w:t>
      </w:r>
    </w:p>
    <w:tbl>
      <w:tblPr>
        <w:tblW w:w="17721" w:type="dxa"/>
        <w:tblInd w:w="-102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537"/>
        <w:gridCol w:w="1559"/>
        <w:gridCol w:w="567"/>
        <w:gridCol w:w="425"/>
        <w:gridCol w:w="425"/>
        <w:gridCol w:w="851"/>
        <w:gridCol w:w="992"/>
        <w:gridCol w:w="851"/>
        <w:gridCol w:w="1134"/>
        <w:gridCol w:w="1276"/>
        <w:gridCol w:w="1276"/>
        <w:gridCol w:w="1276"/>
        <w:gridCol w:w="1276"/>
        <w:gridCol w:w="1276"/>
      </w:tblGrid>
      <w:tr w:rsidR="00244B7E" w:rsidTr="003A18B8">
        <w:trPr>
          <w:gridAfter w:val="6"/>
          <w:wAfter w:w="7514" w:type="dxa"/>
          <w:trHeight w:hRule="exact" w:val="11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44B7E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Наименование </w:t>
            </w:r>
          </w:p>
          <w:p w:rsidR="00244B7E" w:rsidRDefault="00244B7E" w:rsidP="003A18B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4B7E" w:rsidRDefault="00244B7E" w:rsidP="003A18B8">
            <w:r>
              <w:rPr>
                <w:b/>
                <w:bCs/>
                <w:iCs/>
              </w:rPr>
              <w:t>2021</w:t>
            </w:r>
            <w:r w:rsidRPr="002D15A4">
              <w:rPr>
                <w:b/>
                <w:bCs/>
                <w:iCs/>
              </w:rPr>
              <w:t xml:space="preserve"> </w:t>
            </w:r>
          </w:p>
          <w:p w:rsidR="00244B7E" w:rsidRPr="00D97107" w:rsidRDefault="00244B7E" w:rsidP="003A18B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44B7E" w:rsidRDefault="00244B7E" w:rsidP="003A18B8">
            <w:r>
              <w:rPr>
                <w:b/>
                <w:bCs/>
                <w:iCs/>
              </w:rPr>
              <w:t>2022</w:t>
            </w:r>
          </w:p>
          <w:p w:rsidR="00244B7E" w:rsidRPr="00D97107" w:rsidRDefault="00244B7E" w:rsidP="003A18B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</w:tr>
      <w:tr w:rsidR="00244B7E" w:rsidTr="003A18B8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44B7E" w:rsidRDefault="00244B7E" w:rsidP="003A18B8">
            <w:pPr>
              <w:snapToGrid w:val="0"/>
              <w:spacing w:line="10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C14AE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2"/>
                <w:lang w:eastAsia="ru-RU"/>
              </w:rPr>
              <w:t>6325,9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C14AE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5437,3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C14AE" w:rsidRDefault="00244B7E" w:rsidP="003A18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5383,8</w:t>
            </w:r>
          </w:p>
        </w:tc>
      </w:tr>
      <w:tr w:rsidR="00244B7E" w:rsidTr="003A18B8">
        <w:trPr>
          <w:gridAfter w:val="6"/>
          <w:wAfter w:w="7514" w:type="dxa"/>
          <w:trHeight w:hRule="exact" w:val="11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/>
              </w:rPr>
            </w:pPr>
            <w:r w:rsidRPr="00D97107">
              <w:rPr>
                <w:b/>
                <w:sz w:val="20"/>
                <w:szCs w:val="22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b/>
                <w:sz w:val="20"/>
                <w:szCs w:val="22"/>
              </w:rPr>
              <w:t>Междуреченский</w:t>
            </w:r>
            <w:r w:rsidRPr="00D97107">
              <w:rPr>
                <w:b/>
                <w:sz w:val="20"/>
                <w:szCs w:val="22"/>
              </w:rPr>
              <w:t xml:space="preserve"> сельсовет Каменского района</w:t>
            </w:r>
            <w:r>
              <w:rPr>
                <w:b/>
                <w:sz w:val="20"/>
                <w:szCs w:val="22"/>
              </w:rPr>
              <w:t xml:space="preserve"> Пензенской области на 2014-2022 годы </w:t>
            </w:r>
            <w:r w:rsidRPr="00D97107">
              <w:rPr>
                <w:b/>
                <w:sz w:val="20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Cs/>
              </w:rPr>
            </w:pPr>
            <w:r w:rsidRPr="005D2A1A">
              <w:rPr>
                <w:b/>
                <w:bCs/>
                <w:iCs/>
                <w:sz w:val="22"/>
                <w:szCs w:val="22"/>
              </w:rPr>
              <w:t>01 0 00 00000</w:t>
            </w: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  <w:szCs w:val="22"/>
              </w:rPr>
              <w:t>6295,3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  <w:szCs w:val="22"/>
              </w:rPr>
              <w:t>5436,3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  <w:szCs w:val="22"/>
              </w:rPr>
              <w:t>5382,8</w:t>
            </w:r>
          </w:p>
        </w:tc>
      </w:tr>
      <w:tr w:rsidR="00244B7E" w:rsidTr="003A18B8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/>
                <w:i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«Обеспечение деятельности администрации </w:t>
            </w:r>
            <w:r>
              <w:rPr>
                <w:b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/>
                <w:iCs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01 1 00 00000</w:t>
            </w: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6835C5" w:rsidRDefault="00244B7E" w:rsidP="003A18B8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4014,6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6835C5" w:rsidRDefault="00244B7E" w:rsidP="003A18B8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3926,0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6835C5" w:rsidRDefault="00244B7E" w:rsidP="003A18B8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3825,8</w:t>
            </w:r>
          </w:p>
        </w:tc>
      </w:tr>
      <w:tr w:rsidR="00244B7E" w:rsidTr="003A18B8">
        <w:trPr>
          <w:gridAfter w:val="6"/>
          <w:wAfter w:w="7514" w:type="dxa"/>
          <w:trHeight w:hRule="exact" w:val="8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2705,3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2712,5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2797,4</w:t>
            </w:r>
          </w:p>
        </w:tc>
      </w:tr>
      <w:tr w:rsidR="00244B7E" w:rsidTr="003A18B8">
        <w:trPr>
          <w:gridAfter w:val="6"/>
          <w:wAfter w:w="7514" w:type="dxa"/>
          <w:trHeight w:hRule="exact" w:val="5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BD7CB8" w:rsidRDefault="00244B7E" w:rsidP="003A18B8">
            <w:pPr>
              <w:snapToGrid w:val="0"/>
              <w:rPr>
                <w:highlight w:val="yellow"/>
              </w:rPr>
            </w:pPr>
            <w:r w:rsidRPr="00BD7CB8">
              <w:rPr>
                <w:sz w:val="22"/>
                <w:szCs w:val="22"/>
                <w:highlight w:val="yellow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spacing w:line="100" w:lineRule="atLeast"/>
              <w:jc w:val="center"/>
              <w:rPr>
                <w:b/>
                <w:bCs/>
                <w:iCs/>
                <w:highlight w:val="yellow"/>
              </w:rPr>
            </w:pPr>
          </w:p>
          <w:p w:rsidR="00244B7E" w:rsidRPr="00BD7CB8" w:rsidRDefault="00244B7E" w:rsidP="003A18B8">
            <w:pPr>
              <w:spacing w:line="100" w:lineRule="atLeast"/>
              <w:jc w:val="center"/>
              <w:rPr>
                <w:bCs/>
                <w:iCs/>
                <w:highlight w:val="yellow"/>
              </w:rPr>
            </w:pPr>
            <w:r w:rsidRPr="00BD7CB8">
              <w:rPr>
                <w:bCs/>
                <w:iCs/>
                <w:sz w:val="22"/>
                <w:szCs w:val="22"/>
                <w:highlight w:val="yellow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  <w:p w:rsidR="00244B7E" w:rsidRPr="00BD7CB8" w:rsidRDefault="00244B7E" w:rsidP="003A18B8">
            <w:pPr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  <w:p w:rsidR="00244B7E" w:rsidRPr="00BD7CB8" w:rsidRDefault="00244B7E" w:rsidP="003A18B8">
            <w:pPr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  <w:p w:rsidR="00244B7E" w:rsidRPr="00BD7CB8" w:rsidRDefault="00244B7E" w:rsidP="003A18B8">
            <w:pPr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jc w:val="center"/>
              <w:rPr>
                <w:bCs/>
                <w:iCs/>
                <w:sz w:val="20"/>
                <w:highlight w:val="yellow"/>
              </w:rPr>
            </w:pPr>
            <w:r w:rsidRPr="00BD7CB8">
              <w:rPr>
                <w:bCs/>
                <w:iCs/>
                <w:sz w:val="20"/>
                <w:szCs w:val="22"/>
                <w:highlight w:val="yellow"/>
              </w:rPr>
              <w:t>1371,3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244B7E" w:rsidTr="00BD7CB8">
        <w:trPr>
          <w:gridAfter w:val="6"/>
          <w:wAfter w:w="7514" w:type="dxa"/>
          <w:trHeight w:hRule="exact" w:val="15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widowControl w:val="0"/>
              <w:autoSpaceDE w:val="0"/>
              <w:autoSpaceDN w:val="0"/>
              <w:adjustRightInd w:val="0"/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  <w:p w:rsidR="00244B7E" w:rsidRPr="005D2A1A" w:rsidRDefault="00244B7E" w:rsidP="003A18B8">
            <w:pPr>
              <w:spacing w:line="100" w:lineRule="atLeast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181A90">
              <w:rPr>
                <w:bCs/>
                <w:iCs/>
                <w:sz w:val="20"/>
                <w:szCs w:val="22"/>
              </w:rPr>
              <w:t>1371,3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244B7E" w:rsidTr="00BD7CB8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181A90">
              <w:rPr>
                <w:bCs/>
                <w:iCs/>
                <w:sz w:val="20"/>
                <w:szCs w:val="22"/>
              </w:rPr>
              <w:t>1371,3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244B7E" w:rsidTr="00BD7CB8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181A90">
              <w:rPr>
                <w:bCs/>
                <w:iCs/>
                <w:sz w:val="20"/>
                <w:szCs w:val="22"/>
              </w:rPr>
              <w:t>1371,3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244B7E" w:rsidTr="00BD7CB8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181A90">
              <w:rPr>
                <w:bCs/>
                <w:iCs/>
                <w:sz w:val="20"/>
                <w:szCs w:val="22"/>
              </w:rPr>
              <w:t>1371,3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244B7E" w:rsidTr="003A18B8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BD7CB8" w:rsidRDefault="00244B7E" w:rsidP="003A18B8">
            <w:pPr>
              <w:snapToGrid w:val="0"/>
              <w:rPr>
                <w:highlight w:val="yellow"/>
              </w:rPr>
            </w:pPr>
            <w:r w:rsidRPr="00BD7CB8">
              <w:rPr>
                <w:sz w:val="22"/>
                <w:szCs w:val="22"/>
                <w:highlight w:val="yellow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spacing w:line="100" w:lineRule="atLeast"/>
              <w:jc w:val="center"/>
              <w:rPr>
                <w:bCs/>
                <w:iCs/>
                <w:highlight w:val="yellow"/>
              </w:rPr>
            </w:pPr>
            <w:r w:rsidRPr="00BD7CB8">
              <w:rPr>
                <w:bCs/>
                <w:iCs/>
                <w:sz w:val="22"/>
                <w:szCs w:val="22"/>
                <w:highlight w:val="yellow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BD7CB8" w:rsidRDefault="00244B7E" w:rsidP="003A18B8">
            <w:pPr>
              <w:snapToGrid w:val="0"/>
              <w:jc w:val="center"/>
              <w:rPr>
                <w:bCs/>
                <w:iCs/>
                <w:sz w:val="20"/>
                <w:highlight w:val="yellow"/>
              </w:rPr>
            </w:pPr>
            <w:r w:rsidRPr="00BD7CB8">
              <w:rPr>
                <w:bCs/>
                <w:iCs/>
                <w:sz w:val="20"/>
                <w:szCs w:val="22"/>
                <w:highlight w:val="yellow"/>
              </w:rPr>
              <w:t>596,9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508,0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508,0</w:t>
            </w:r>
          </w:p>
        </w:tc>
      </w:tr>
      <w:tr w:rsidR="00244B7E" w:rsidTr="003A18B8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244B7E" w:rsidTr="00BD7CB8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5F5813">
              <w:rPr>
                <w:bCs/>
                <w:iCs/>
                <w:sz w:val="20"/>
                <w:szCs w:val="22"/>
              </w:rPr>
              <w:t>529,9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244B7E" w:rsidTr="00BD7CB8">
        <w:trPr>
          <w:gridAfter w:val="6"/>
          <w:wAfter w:w="7514" w:type="dxa"/>
          <w:trHeight w:hRule="exact" w:val="32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5F5813">
              <w:rPr>
                <w:bCs/>
                <w:iCs/>
                <w:sz w:val="20"/>
                <w:szCs w:val="22"/>
              </w:rPr>
              <w:t>529,9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244B7E" w:rsidTr="00BD7CB8">
        <w:trPr>
          <w:gridAfter w:val="6"/>
          <w:wAfter w:w="7514" w:type="dxa"/>
          <w:trHeight w:hRule="exact" w:val="7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D7CB8">
            <w:pPr>
              <w:jc w:val="center"/>
            </w:pPr>
            <w:r w:rsidRPr="005F5813">
              <w:rPr>
                <w:bCs/>
                <w:iCs/>
                <w:sz w:val="20"/>
                <w:szCs w:val="22"/>
              </w:rPr>
              <w:t>529,9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244B7E" w:rsidTr="003A18B8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244B7E" w:rsidTr="003A18B8">
        <w:trPr>
          <w:gridAfter w:val="6"/>
          <w:wAfter w:w="7514" w:type="dxa"/>
          <w:trHeight w:hRule="exact" w:val="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244B7E" w:rsidTr="003A18B8">
        <w:trPr>
          <w:gridAfter w:val="6"/>
          <w:wAfter w:w="7514" w:type="dxa"/>
          <w:trHeight w:hRule="exact" w:val="3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244B7E" w:rsidTr="003A18B8">
        <w:trPr>
          <w:gridAfter w:val="6"/>
          <w:wAfter w:w="7514" w:type="dxa"/>
          <w:trHeight w:hRule="exact" w:val="10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244B7E" w:rsidTr="003A18B8">
        <w:trPr>
          <w:gridAfter w:val="6"/>
          <w:wAfter w:w="7514" w:type="dxa"/>
          <w:trHeight w:hRule="exact" w:val="2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Глава местной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244B7E" w:rsidTr="003A18B8">
        <w:trPr>
          <w:gridAfter w:val="6"/>
          <w:wAfter w:w="7514" w:type="dxa"/>
          <w:trHeight w:hRule="exact" w:val="1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widowControl w:val="0"/>
              <w:autoSpaceDE w:val="0"/>
              <w:autoSpaceDN w:val="0"/>
              <w:adjustRightInd w:val="0"/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244B7E" w:rsidTr="003A18B8">
        <w:trPr>
          <w:gridAfter w:val="6"/>
          <w:wAfter w:w="7514" w:type="dxa"/>
          <w:trHeight w:hRule="exact" w:val="5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244B7E" w:rsidTr="003A18B8">
        <w:trPr>
          <w:gridAfter w:val="6"/>
          <w:wAfter w:w="7514" w:type="dxa"/>
          <w:trHeight w:hRule="exact" w:val="3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244B7E" w:rsidTr="003A18B8">
        <w:trPr>
          <w:gridAfter w:val="6"/>
          <w:wAfter w:w="7514" w:type="dxa"/>
          <w:trHeight w:hRule="exact" w:val="9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244B7E" w:rsidTr="003A18B8">
        <w:trPr>
          <w:gridAfter w:val="6"/>
          <w:wAfter w:w="7514" w:type="dxa"/>
          <w:trHeight w:hRule="exact" w:val="7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color w:val="000000"/>
                <w:sz w:val="22"/>
                <w:szCs w:val="22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84,6</w:t>
            </w:r>
          </w:p>
        </w:tc>
      </w:tr>
      <w:tr w:rsidR="00244B7E" w:rsidTr="003A18B8">
        <w:trPr>
          <w:trHeight w:hRule="exact" w:val="10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84,6</w:t>
            </w:r>
          </w:p>
        </w:tc>
        <w:tc>
          <w:tcPr>
            <w:tcW w:w="1134" w:type="dxa"/>
          </w:tcPr>
          <w:p w:rsidR="00244B7E" w:rsidRDefault="00244B7E" w:rsidP="003A18B8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244B7E" w:rsidRPr="002974F8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244B7E" w:rsidTr="003A18B8">
        <w:trPr>
          <w:trHeight w:hRule="exact" w:val="15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1134" w:type="dxa"/>
          </w:tcPr>
          <w:p w:rsidR="00244B7E" w:rsidRDefault="00244B7E" w:rsidP="003A18B8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244B7E" w:rsidRPr="002974F8" w:rsidRDefault="00244B7E" w:rsidP="003A18B8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244B7E" w:rsidTr="008A6762">
        <w:trPr>
          <w:gridAfter w:val="6"/>
          <w:wAfter w:w="7514" w:type="dxa"/>
          <w:trHeight w:hRule="exact" w:val="6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A6762">
            <w:pPr>
              <w:jc w:val="center"/>
            </w:pPr>
            <w:r w:rsidRPr="00500DB4">
              <w:rPr>
                <w:bCs/>
                <w:iCs/>
                <w:sz w:val="20"/>
                <w:szCs w:val="22"/>
              </w:rPr>
              <w:t>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244B7E" w:rsidTr="008A6762">
        <w:trPr>
          <w:gridAfter w:val="6"/>
          <w:wAfter w:w="7514" w:type="dxa"/>
          <w:trHeight w:hRule="exact" w:val="42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A6762">
            <w:pPr>
              <w:jc w:val="center"/>
            </w:pPr>
            <w:r w:rsidRPr="00500DB4">
              <w:rPr>
                <w:bCs/>
                <w:iCs/>
                <w:sz w:val="20"/>
                <w:szCs w:val="22"/>
              </w:rPr>
              <w:t>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244B7E" w:rsidTr="008A6762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A6762">
            <w:pPr>
              <w:jc w:val="center"/>
            </w:pPr>
            <w:r w:rsidRPr="00500DB4">
              <w:rPr>
                <w:bCs/>
                <w:iCs/>
                <w:sz w:val="20"/>
                <w:szCs w:val="22"/>
              </w:rPr>
              <w:t>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244B7E" w:rsidTr="003A18B8">
        <w:trPr>
          <w:gridAfter w:val="6"/>
          <w:wAfter w:w="7514" w:type="dxa"/>
          <w:trHeight w:hRule="exact" w:val="71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244B7E" w:rsidTr="00FD6FFA">
        <w:trPr>
          <w:gridAfter w:val="6"/>
          <w:wAfter w:w="7514" w:type="dxa"/>
          <w:trHeight w:hRule="exact" w:val="8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44B7E" w:rsidRPr="005D2A1A" w:rsidRDefault="00244B7E" w:rsidP="003A18B8">
            <w:pPr>
              <w:snapToGrid w:val="0"/>
              <w:spacing w:line="100" w:lineRule="atLeast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D6FFA">
            <w:pPr>
              <w:jc w:val="center"/>
            </w:pPr>
            <w:r w:rsidRPr="00912A87">
              <w:rPr>
                <w:bCs/>
                <w:iCs/>
                <w:sz w:val="20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244B7E" w:rsidTr="00FD6FFA">
        <w:trPr>
          <w:gridAfter w:val="6"/>
          <w:wAfter w:w="7514" w:type="dxa"/>
          <w:trHeight w:hRule="exact" w:val="4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D6FFA">
            <w:pPr>
              <w:jc w:val="center"/>
            </w:pPr>
            <w:r w:rsidRPr="00912A87">
              <w:rPr>
                <w:bCs/>
                <w:iCs/>
                <w:sz w:val="20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244B7E" w:rsidTr="00FD6FFA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D6FFA">
            <w:pPr>
              <w:jc w:val="center"/>
            </w:pPr>
            <w:r w:rsidRPr="00912A87">
              <w:rPr>
                <w:bCs/>
                <w:iCs/>
                <w:sz w:val="20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244B7E" w:rsidTr="003A18B8">
        <w:trPr>
          <w:gridAfter w:val="6"/>
          <w:wAfter w:w="7514" w:type="dxa"/>
          <w:trHeight w:hRule="exact" w:val="9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103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 xml:space="preserve">Обеспечение деятельности добровольной пожарной команды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8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5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244B7E" w:rsidTr="003A18B8">
        <w:trPr>
          <w:gridAfter w:val="6"/>
          <w:wAfter w:w="7514" w:type="dxa"/>
          <w:trHeight w:hRule="exact" w:val="52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267A90" w:rsidRDefault="00244B7E" w:rsidP="003A18B8">
            <w:pPr>
              <w:rPr>
                <w:rFonts w:ascii="Calibri" w:hAnsi="Calibri" w:cs="Calibri"/>
                <w:bCs/>
                <w:iCs/>
                <w:color w:val="000000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01 1 04 00000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rPr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85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2E5369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01 1 04 6402</w:t>
            </w:r>
            <w:r w:rsidRPr="002E5369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244B7E" w:rsidTr="003A18B8">
        <w:trPr>
          <w:gridAfter w:val="6"/>
          <w:wAfter w:w="7514" w:type="dxa"/>
          <w:trHeight w:hRule="exact" w:val="75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244B7E" w:rsidTr="003A18B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244B7E" w:rsidTr="003A18B8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244B7E" w:rsidTr="003A18B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244B7E" w:rsidTr="003A18B8">
        <w:trPr>
          <w:gridAfter w:val="6"/>
          <w:wAfter w:w="7514" w:type="dxa"/>
          <w:trHeight w:hRule="exact" w:val="8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 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244B7E" w:rsidTr="003A18B8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FE1F8F">
        <w:trPr>
          <w:gridAfter w:val="6"/>
          <w:wAfter w:w="7514" w:type="dxa"/>
          <w:trHeight w:hRule="exact" w:val="8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E1F8F">
            <w:pPr>
              <w:jc w:val="center"/>
            </w:pPr>
            <w:r w:rsidRPr="00184195"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FE1F8F">
        <w:trPr>
          <w:gridAfter w:val="6"/>
          <w:wAfter w:w="7514" w:type="dxa"/>
          <w:trHeight w:hRule="exact" w:val="7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E1F8F">
            <w:pPr>
              <w:jc w:val="center"/>
            </w:pPr>
            <w:r w:rsidRPr="00184195"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FE1F8F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44B7E" w:rsidRPr="005D2A1A" w:rsidRDefault="00244B7E" w:rsidP="003A18B8">
            <w:pPr>
              <w:snapToGrid w:val="0"/>
              <w:spacing w:line="100" w:lineRule="atLeast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E1F8F">
            <w:pPr>
              <w:jc w:val="center"/>
            </w:pPr>
            <w:r w:rsidRPr="00184195"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FE1F8F">
        <w:trPr>
          <w:gridAfter w:val="6"/>
          <w:wAfter w:w="7514" w:type="dxa"/>
          <w:trHeight w:hRule="exact" w:val="3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E1F8F">
            <w:pPr>
              <w:jc w:val="center"/>
            </w:pPr>
            <w:r w:rsidRPr="00184195"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FE1F8F">
        <w:trPr>
          <w:gridAfter w:val="6"/>
          <w:wAfter w:w="7514" w:type="dxa"/>
          <w:trHeight w:hRule="exact"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FE1F8F">
            <w:pPr>
              <w:jc w:val="center"/>
            </w:pPr>
            <w:r w:rsidRPr="00184195">
              <w:rPr>
                <w:color w:val="000000"/>
                <w:sz w:val="20"/>
                <w:szCs w:val="20"/>
                <w:lang w:eastAsia="ru-RU"/>
              </w:rPr>
              <w:t>1102,4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404101" w:rsidRDefault="00244B7E" w:rsidP="003A1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244B7E" w:rsidTr="003A18B8">
        <w:trPr>
          <w:gridAfter w:val="6"/>
          <w:wAfter w:w="7514" w:type="dxa"/>
          <w:trHeight w:hRule="exact" w:val="9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rPr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01 1 09 00000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rPr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7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5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5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244B7E" w:rsidTr="003A18B8">
        <w:trPr>
          <w:gridAfter w:val="6"/>
          <w:wAfter w:w="7514" w:type="dxa"/>
          <w:trHeight w:hRule="exact" w:val="100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C67B18" w:rsidRDefault="00244B7E" w:rsidP="003A18B8">
            <w:pPr>
              <w:snapToGrid w:val="0"/>
              <w:rPr>
                <w:b/>
                <w:i/>
                <w:highlight w:val="yellow"/>
              </w:rPr>
            </w:pPr>
            <w:r w:rsidRPr="00C67B18">
              <w:rPr>
                <w:b/>
                <w:i/>
                <w:sz w:val="22"/>
                <w:szCs w:val="22"/>
                <w:highlight w:val="yellow"/>
              </w:rPr>
              <w:t xml:space="preserve">Подпрограмма «Развитие и благоустройство территории </w:t>
            </w:r>
            <w:r w:rsidRPr="00C67B18">
              <w:rPr>
                <w:b/>
                <w:bCs/>
                <w:i/>
                <w:sz w:val="22"/>
                <w:szCs w:val="22"/>
                <w:highlight w:val="yellow"/>
              </w:rPr>
              <w:t>Междуреченского</w:t>
            </w:r>
            <w:r w:rsidRPr="00C67B18">
              <w:rPr>
                <w:b/>
                <w:i/>
                <w:sz w:val="22"/>
                <w:szCs w:val="22"/>
                <w:highlight w:val="yellow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C67B18" w:rsidRDefault="00244B7E" w:rsidP="003A18B8">
            <w:pPr>
              <w:jc w:val="center"/>
              <w:rPr>
                <w:b/>
                <w:bCs/>
                <w:i/>
                <w:iCs/>
                <w:highlight w:val="yellow"/>
              </w:rPr>
            </w:pPr>
            <w:r w:rsidRPr="00C67B18">
              <w:rPr>
                <w:b/>
                <w:bCs/>
                <w:i/>
                <w:iCs/>
                <w:sz w:val="22"/>
                <w:szCs w:val="22"/>
                <w:highlight w:val="yellow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C67B18" w:rsidRDefault="00244B7E" w:rsidP="003A18B8">
            <w:pPr>
              <w:snapToGrid w:val="0"/>
              <w:jc w:val="center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C67B18" w:rsidRDefault="00244B7E" w:rsidP="003A18B8">
            <w:pPr>
              <w:snapToGrid w:val="0"/>
              <w:jc w:val="center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C67B18" w:rsidRDefault="00244B7E" w:rsidP="003A18B8">
            <w:pPr>
              <w:snapToGrid w:val="0"/>
              <w:jc w:val="center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C67B18" w:rsidRDefault="00244B7E" w:rsidP="003A18B8">
            <w:pPr>
              <w:jc w:val="center"/>
              <w:rPr>
                <w:b/>
                <w:i/>
                <w:highlight w:val="yellow"/>
              </w:rPr>
            </w:pPr>
            <w:r w:rsidRPr="00C67B18">
              <w:rPr>
                <w:b/>
                <w:bCs/>
                <w:i/>
                <w:iCs/>
                <w:sz w:val="20"/>
                <w:szCs w:val="22"/>
                <w:highlight w:val="yellow"/>
              </w:rPr>
              <w:t>1794,5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6835C5" w:rsidRDefault="00244B7E" w:rsidP="003A18B8">
            <w:pPr>
              <w:jc w:val="center"/>
              <w:rPr>
                <w:b/>
                <w:i/>
              </w:rPr>
            </w:pPr>
            <w:r w:rsidRPr="006835C5">
              <w:rPr>
                <w:b/>
                <w:bCs/>
                <w:i/>
                <w:iCs/>
                <w:sz w:val="20"/>
                <w:szCs w:val="22"/>
              </w:rPr>
              <w:t>1024,1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6835C5" w:rsidRDefault="00244B7E" w:rsidP="003A18B8">
            <w:pPr>
              <w:jc w:val="center"/>
              <w:rPr>
                <w:b/>
                <w:i/>
              </w:rPr>
            </w:pPr>
            <w:r w:rsidRPr="006835C5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</w:tr>
      <w:tr w:rsidR="00244B7E" w:rsidTr="003A18B8">
        <w:trPr>
          <w:gridAfter w:val="6"/>
          <w:wAfter w:w="7514" w:type="dxa"/>
          <w:trHeight w:hRule="exact" w:val="14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 xml:space="preserve">Основное мероприятие «Осуществление мероприятий в отношении автомобильных дорог в границах населенных пунктов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и искусственных сооружений на 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F754B5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1255,1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F754B5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F754B5" w:rsidRDefault="00244B7E" w:rsidP="003A18B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</w:tr>
      <w:tr w:rsidR="00244B7E" w:rsidTr="003A18B8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44B7E" w:rsidTr="003A18B8">
        <w:trPr>
          <w:gridAfter w:val="6"/>
          <w:wAfter w:w="7514" w:type="dxa"/>
          <w:trHeight w:hRule="exact" w:val="78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44B7E" w:rsidTr="003A18B8">
        <w:trPr>
          <w:gridAfter w:val="6"/>
          <w:wAfter w:w="7514" w:type="dxa"/>
          <w:trHeight w:hRule="exact" w:val="5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44B7E" w:rsidTr="003A18B8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44B7E" w:rsidTr="003A18B8">
        <w:trPr>
          <w:gridAfter w:val="6"/>
          <w:wAfter w:w="7514" w:type="dxa"/>
          <w:trHeight w:hRule="exact" w:val="4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44B7E" w:rsidTr="003A18B8">
        <w:trPr>
          <w:gridAfter w:val="6"/>
          <w:wAfter w:w="7514" w:type="dxa"/>
          <w:trHeight w:hRule="exact" w:val="1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>
              <w:rPr>
                <w:sz w:val="22"/>
                <w:szCs w:val="22"/>
              </w:rPr>
              <w:t>Капитальный ремонт и р</w:t>
            </w:r>
            <w:r w:rsidRPr="005D2A1A">
              <w:rPr>
                <w:sz w:val="22"/>
                <w:szCs w:val="22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44B7E" w:rsidTr="00B405D9">
        <w:trPr>
          <w:gridAfter w:val="6"/>
          <w:wAfter w:w="7514" w:type="dxa"/>
          <w:trHeight w:hRule="exact" w:val="55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405D9">
            <w:pPr>
              <w:jc w:val="center"/>
            </w:pPr>
            <w:r w:rsidRPr="003F3A12">
              <w:rPr>
                <w:bCs/>
                <w:iCs/>
                <w:sz w:val="20"/>
                <w:szCs w:val="22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44B7E" w:rsidTr="00B405D9">
        <w:trPr>
          <w:gridAfter w:val="6"/>
          <w:wAfter w:w="7514" w:type="dxa"/>
          <w:trHeight w:hRule="exact" w:val="72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405D9">
            <w:pPr>
              <w:jc w:val="center"/>
            </w:pPr>
            <w:r w:rsidRPr="003F3A12">
              <w:rPr>
                <w:bCs/>
                <w:iCs/>
                <w:sz w:val="20"/>
                <w:szCs w:val="22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44B7E" w:rsidTr="00B405D9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405D9">
            <w:pPr>
              <w:jc w:val="center"/>
            </w:pPr>
            <w:r w:rsidRPr="003F3A12">
              <w:rPr>
                <w:bCs/>
                <w:iCs/>
                <w:sz w:val="20"/>
                <w:szCs w:val="22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44B7E" w:rsidTr="00B405D9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405D9">
            <w:pPr>
              <w:jc w:val="center"/>
            </w:pPr>
            <w:r w:rsidRPr="003F3A12">
              <w:rPr>
                <w:bCs/>
                <w:iCs/>
                <w:sz w:val="20"/>
                <w:szCs w:val="22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44B7E" w:rsidTr="003A18B8">
        <w:trPr>
          <w:gridAfter w:val="6"/>
          <w:wAfter w:w="7514" w:type="dxa"/>
          <w:trHeight w:hRule="exact" w:val="3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01 2 03 00000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B24530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24530">
            <w:pPr>
              <w:jc w:val="center"/>
            </w:pPr>
            <w:r w:rsidRPr="00185CA8"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B24530">
        <w:trPr>
          <w:gridAfter w:val="6"/>
          <w:wAfter w:w="7514" w:type="dxa"/>
          <w:trHeight w:hRule="exact" w:val="7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24530">
            <w:pPr>
              <w:jc w:val="center"/>
            </w:pPr>
            <w:r w:rsidRPr="00185CA8"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B24530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24530">
            <w:pPr>
              <w:jc w:val="center"/>
            </w:pPr>
            <w:r w:rsidRPr="00185CA8"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B24530">
        <w:trPr>
          <w:gridAfter w:val="6"/>
          <w:wAfter w:w="7514" w:type="dxa"/>
          <w:trHeight w:hRule="exact" w:val="27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24530">
            <w:pPr>
              <w:jc w:val="center"/>
            </w:pPr>
            <w:r w:rsidRPr="00185CA8"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B24530">
        <w:trPr>
          <w:gridAfter w:val="6"/>
          <w:wAfter w:w="7514" w:type="dxa"/>
          <w:trHeight w:hRule="exact" w:val="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B24530">
            <w:pPr>
              <w:jc w:val="center"/>
            </w:pPr>
            <w:r w:rsidRPr="00185CA8">
              <w:rPr>
                <w:bCs/>
                <w:iCs/>
                <w:sz w:val="20"/>
                <w:szCs w:val="22"/>
              </w:rPr>
              <w:t>300,5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9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F069D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highlight w:val="yellow"/>
                <w:lang w:eastAsia="ru-RU"/>
              </w:rPr>
            </w:pPr>
            <w:r w:rsidRPr="00F069D1">
              <w:rPr>
                <w:color w:val="000000"/>
                <w:sz w:val="22"/>
                <w:szCs w:val="20"/>
                <w:highlight w:val="yellow"/>
                <w:lang w:eastAsia="ru-RU"/>
              </w:rPr>
              <w:t>Основное мероприятие «Организация благоустройства территории Междуреченского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jc w:val="center"/>
              <w:rPr>
                <w:bCs/>
                <w:iCs/>
                <w:highlight w:val="yellow"/>
              </w:rPr>
            </w:pPr>
            <w:r w:rsidRPr="00F069D1">
              <w:rPr>
                <w:bCs/>
                <w:iCs/>
                <w:sz w:val="22"/>
                <w:szCs w:val="22"/>
                <w:highlight w:val="yellow"/>
              </w:rPr>
              <w:t>01 2 04 00000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sz w:val="20"/>
                <w:highlight w:val="yellow"/>
              </w:rPr>
            </w:pPr>
            <w:r w:rsidRPr="00F069D1">
              <w:rPr>
                <w:bCs/>
                <w:iCs/>
                <w:sz w:val="20"/>
                <w:szCs w:val="22"/>
                <w:highlight w:val="yellow"/>
              </w:rPr>
              <w:t>235,9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Ремонт и благоустройство памятных сооружений на территории сельсовета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7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7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40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8B4F17">
        <w:trPr>
          <w:gridAfter w:val="6"/>
          <w:wAfter w:w="7514" w:type="dxa"/>
          <w:trHeight w:hRule="exact" w:val="85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F069D1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highlight w:val="yellow"/>
                <w:lang w:eastAsia="ru-RU"/>
              </w:rPr>
            </w:pPr>
            <w:r w:rsidRPr="00F069D1">
              <w:rPr>
                <w:color w:val="000000"/>
                <w:sz w:val="22"/>
                <w:szCs w:val="20"/>
                <w:highlight w:val="yellow"/>
                <w:lang w:eastAsia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jc w:val="center"/>
              <w:rPr>
                <w:bCs/>
                <w:iCs/>
                <w:highlight w:val="yellow"/>
              </w:rPr>
            </w:pPr>
            <w:r w:rsidRPr="00F069D1">
              <w:rPr>
                <w:bCs/>
                <w:iCs/>
                <w:sz w:val="22"/>
                <w:szCs w:val="22"/>
                <w:highlight w:val="yellow"/>
              </w:rPr>
              <w:t xml:space="preserve">01 2 04 </w:t>
            </w:r>
            <w:r w:rsidRPr="00F069D1">
              <w:rPr>
                <w:bCs/>
                <w:iCs/>
                <w:sz w:val="22"/>
                <w:szCs w:val="22"/>
                <w:highlight w:val="yellow"/>
                <w:lang w:val="en-US"/>
              </w:rPr>
              <w:t>L5765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snapToGrid w:val="0"/>
              <w:jc w:val="center"/>
              <w:rPr>
                <w:bCs/>
                <w:iCs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F069D1" w:rsidRDefault="00244B7E" w:rsidP="003A18B8">
            <w:pPr>
              <w:jc w:val="center"/>
              <w:rPr>
                <w:bCs/>
                <w:iCs/>
                <w:sz w:val="20"/>
                <w:highlight w:val="yellow"/>
                <w:lang w:val="en-US"/>
              </w:rPr>
            </w:pPr>
            <w:r w:rsidRPr="00F069D1">
              <w:rPr>
                <w:bCs/>
                <w:iCs/>
                <w:sz w:val="20"/>
                <w:szCs w:val="22"/>
                <w:highlight w:val="yellow"/>
                <w:lang w:val="en-US"/>
              </w:rPr>
              <w:t>215.9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8B4F17">
        <w:trPr>
          <w:gridAfter w:val="6"/>
          <w:wAfter w:w="7514" w:type="dxa"/>
          <w:trHeight w:hRule="exact" w:val="56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8B4F17" w:rsidRDefault="00244B7E" w:rsidP="003A18B8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 xml:space="preserve">01 2 04 </w:t>
            </w:r>
            <w:r>
              <w:rPr>
                <w:bCs/>
                <w:iCs/>
                <w:sz w:val="22"/>
                <w:szCs w:val="22"/>
                <w:lang w:val="en-US"/>
              </w:rPr>
              <w:t>L5765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6A57E0">
              <w:rPr>
                <w:bCs/>
                <w:iCs/>
                <w:sz w:val="20"/>
                <w:szCs w:val="22"/>
                <w:lang w:val="en-US"/>
              </w:rPr>
              <w:t>215.9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8B4F17">
        <w:trPr>
          <w:gridAfter w:val="6"/>
          <w:wAfter w:w="7514" w:type="dxa"/>
          <w:trHeight w:hRule="exact" w:val="6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Default="00244B7E" w:rsidP="00C424D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922DA2">
              <w:rPr>
                <w:bCs/>
                <w:iCs/>
                <w:sz w:val="22"/>
                <w:szCs w:val="22"/>
              </w:rPr>
              <w:t xml:space="preserve">01 2 04 </w:t>
            </w:r>
            <w:r w:rsidRPr="00922DA2">
              <w:rPr>
                <w:bCs/>
                <w:iCs/>
                <w:sz w:val="22"/>
                <w:szCs w:val="22"/>
                <w:lang w:val="en-US"/>
              </w:rPr>
              <w:t>L5765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6A57E0">
              <w:rPr>
                <w:bCs/>
                <w:iCs/>
                <w:sz w:val="20"/>
                <w:szCs w:val="22"/>
                <w:lang w:val="en-US"/>
              </w:rPr>
              <w:t>215.9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8B4F17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922DA2">
              <w:rPr>
                <w:bCs/>
                <w:iCs/>
                <w:sz w:val="22"/>
                <w:szCs w:val="22"/>
              </w:rPr>
              <w:t xml:space="preserve">01 2 04 </w:t>
            </w:r>
            <w:r w:rsidRPr="00922DA2">
              <w:rPr>
                <w:bCs/>
                <w:iCs/>
                <w:sz w:val="22"/>
                <w:szCs w:val="22"/>
                <w:lang w:val="en-US"/>
              </w:rPr>
              <w:t>L5765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6A57E0">
              <w:rPr>
                <w:bCs/>
                <w:iCs/>
                <w:sz w:val="20"/>
                <w:szCs w:val="22"/>
                <w:lang w:val="en-US"/>
              </w:rPr>
              <w:t>215.9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8B4F17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922DA2">
              <w:rPr>
                <w:bCs/>
                <w:iCs/>
                <w:sz w:val="22"/>
                <w:szCs w:val="22"/>
              </w:rPr>
              <w:t xml:space="preserve">01 2 04 </w:t>
            </w:r>
            <w:r w:rsidRPr="00922DA2">
              <w:rPr>
                <w:bCs/>
                <w:iCs/>
                <w:sz w:val="22"/>
                <w:szCs w:val="22"/>
                <w:lang w:val="en-US"/>
              </w:rPr>
              <w:t>L5765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C424D3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8B4F17">
            <w:pPr>
              <w:jc w:val="center"/>
            </w:pPr>
            <w:r w:rsidRPr="006A57E0">
              <w:rPr>
                <w:bCs/>
                <w:iCs/>
                <w:sz w:val="20"/>
                <w:szCs w:val="22"/>
                <w:lang w:val="en-US"/>
              </w:rPr>
              <w:t>215.9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F56B95">
        <w:trPr>
          <w:gridAfter w:val="6"/>
          <w:wAfter w:w="7514" w:type="dxa"/>
          <w:trHeight w:hRule="exact" w:val="110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sz w:val="22"/>
              </w:rPr>
              <w:t>Основное мероприятие «Оптимизация, управление и распоряжение имуществом, находящимся в собственности Междуреченского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656B63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01 2 08 00000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91C" w:rsidRDefault="00244B7E" w:rsidP="003A18B8">
            <w:pPr>
              <w:jc w:val="center"/>
              <w:rPr>
                <w:bCs/>
                <w:iCs/>
                <w:sz w:val="20"/>
              </w:rPr>
            </w:pPr>
            <w:r w:rsidRPr="00CF5743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CF5743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Оценка рыночной стоимости объектов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656B63" w:rsidRDefault="00244B7E" w:rsidP="003A18B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01 2 08 20340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CF5743">
            <w:pPr>
              <w:jc w:val="center"/>
            </w:pPr>
            <w:r w:rsidRPr="00F44B61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CF5743">
        <w:trPr>
          <w:gridAfter w:val="6"/>
          <w:wAfter w:w="7514" w:type="dxa"/>
          <w:trHeight w:hRule="exact" w:val="7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F56B95">
            <w:pPr>
              <w:jc w:val="center"/>
            </w:pPr>
            <w:r w:rsidRPr="00C97D62">
              <w:rPr>
                <w:bCs/>
                <w:iCs/>
                <w:sz w:val="22"/>
                <w:szCs w:val="22"/>
              </w:rPr>
              <w:t>01 2 08 20340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CF5743">
            <w:pPr>
              <w:jc w:val="center"/>
            </w:pPr>
            <w:r w:rsidRPr="00F44B61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CF5743">
        <w:trPr>
          <w:gridAfter w:val="6"/>
          <w:wAfter w:w="7514" w:type="dxa"/>
          <w:trHeight w:hRule="exact" w:val="85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F56B95">
            <w:pPr>
              <w:jc w:val="center"/>
            </w:pPr>
            <w:r w:rsidRPr="00C97D62">
              <w:rPr>
                <w:bCs/>
                <w:iCs/>
                <w:sz w:val="22"/>
                <w:szCs w:val="22"/>
              </w:rPr>
              <w:t>01 2 08 20340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CF5743">
            <w:pPr>
              <w:jc w:val="center"/>
            </w:pPr>
            <w:r w:rsidRPr="00F44B61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CF5743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F56B95">
            <w:pPr>
              <w:jc w:val="center"/>
            </w:pPr>
            <w:r w:rsidRPr="00C97D62">
              <w:rPr>
                <w:bCs/>
                <w:iCs/>
                <w:sz w:val="22"/>
                <w:szCs w:val="22"/>
              </w:rPr>
              <w:t>01 2 08 20340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CF5743">
            <w:pPr>
              <w:jc w:val="center"/>
            </w:pPr>
            <w:r w:rsidRPr="00F44B61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CF5743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F56B95">
            <w:pPr>
              <w:jc w:val="center"/>
            </w:pPr>
            <w:r w:rsidRPr="00C97D62">
              <w:rPr>
                <w:bCs/>
                <w:iCs/>
                <w:sz w:val="22"/>
                <w:szCs w:val="22"/>
              </w:rPr>
              <w:t>01 2 08 20340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CF5743">
            <w:pPr>
              <w:jc w:val="center"/>
            </w:pPr>
            <w:r w:rsidRPr="00F44B61">
              <w:rPr>
                <w:bCs/>
                <w:iCs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</w:p>
        </w:tc>
      </w:tr>
      <w:tr w:rsidR="00244B7E" w:rsidTr="003A18B8">
        <w:trPr>
          <w:gridAfter w:val="6"/>
          <w:wAfter w:w="7514" w:type="dxa"/>
          <w:trHeight w:hRule="exact" w:val="10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/>
                <w:i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«Представление межбюджетных трансфертов из бюджета </w:t>
            </w:r>
            <w:r w:rsidRPr="00F16552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/>
                <w:bCs/>
                <w:i/>
                <w:iCs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3D3417" w:rsidRDefault="00244B7E" w:rsidP="003A18B8">
            <w:pPr>
              <w:snapToGrid w:val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486,2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9C0E1A" w:rsidRDefault="00244B7E" w:rsidP="003A18B8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9C0E1A" w:rsidRDefault="00244B7E" w:rsidP="003A18B8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486,2</w:t>
            </w:r>
          </w:p>
        </w:tc>
      </w:tr>
      <w:tr w:rsidR="00244B7E" w:rsidTr="003A18B8">
        <w:trPr>
          <w:gridAfter w:val="6"/>
          <w:wAfter w:w="7514" w:type="dxa"/>
          <w:trHeight w:hRule="exact" w:val="9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BD111E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 w:rsidRPr="00BD111E">
              <w:rPr>
                <w:bCs/>
                <w:iCs/>
                <w:sz w:val="20"/>
                <w:szCs w:val="22"/>
              </w:rPr>
              <w:t>486,2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BD111E" w:rsidRDefault="00244B7E" w:rsidP="003A18B8">
            <w:pPr>
              <w:jc w:val="center"/>
              <w:rPr>
                <w:sz w:val="20"/>
              </w:rPr>
            </w:pPr>
            <w:r w:rsidRPr="00BD111E">
              <w:rPr>
                <w:sz w:val="20"/>
              </w:rPr>
              <w:t>486,2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BD111E" w:rsidRDefault="00244B7E" w:rsidP="003A18B8">
            <w:pPr>
              <w:jc w:val="center"/>
              <w:rPr>
                <w:sz w:val="20"/>
              </w:rPr>
            </w:pPr>
            <w:r w:rsidRPr="00BD111E">
              <w:rPr>
                <w:sz w:val="20"/>
              </w:rPr>
              <w:t>486,2</w:t>
            </w:r>
          </w:p>
        </w:tc>
      </w:tr>
      <w:tr w:rsidR="00244B7E" w:rsidTr="003A18B8">
        <w:trPr>
          <w:gridAfter w:val="6"/>
          <w:wAfter w:w="7514" w:type="dxa"/>
          <w:trHeight w:hRule="exact" w:val="9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12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r w:rsidRPr="005D2A1A">
              <w:rPr>
                <w:sz w:val="22"/>
                <w:szCs w:val="22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Cs/>
                <w:iCs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244B7E" w:rsidTr="003A18B8">
        <w:trPr>
          <w:gridAfter w:val="6"/>
          <w:wAfter w:w="7514" w:type="dxa"/>
          <w:trHeight w:hRule="exact" w:val="8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widowControl w:val="0"/>
              <w:autoSpaceDE w:val="0"/>
              <w:autoSpaceDN w:val="0"/>
              <w:adjustRightInd w:val="0"/>
            </w:pPr>
            <w:r w:rsidRPr="005D2A1A">
              <w:rPr>
                <w:sz w:val="22"/>
                <w:szCs w:val="22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244B7E" w:rsidTr="003A18B8">
        <w:trPr>
          <w:gridAfter w:val="6"/>
          <w:wAfter w:w="7514" w:type="dxa"/>
          <w:trHeight w:hRule="exact" w:val="10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8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3A18B8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spacing w:after="119"/>
              <w:jc w:val="center"/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spacing w:after="119"/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244B7E" w:rsidTr="003A18B8">
        <w:trPr>
          <w:gridAfter w:val="6"/>
          <w:wAfter w:w="7514" w:type="dxa"/>
          <w:trHeight w:hRule="exact" w:val="6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/>
                <w:bCs/>
                <w:i/>
              </w:rPr>
            </w:pPr>
            <w:r w:rsidRPr="005D2A1A">
              <w:rPr>
                <w:b/>
                <w:bCs/>
                <w:i/>
                <w:sz w:val="22"/>
                <w:szCs w:val="22"/>
              </w:rPr>
              <w:t>Иные 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i/>
              </w:rPr>
            </w:pPr>
            <w:r w:rsidRPr="005D2A1A">
              <w:rPr>
                <w:b/>
                <w:i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30,6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i/>
                <w:sz w:val="20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b/>
                <w:i/>
                <w:sz w:val="20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</w:tr>
      <w:tr w:rsidR="00244B7E" w:rsidTr="003A18B8">
        <w:trPr>
          <w:gridAfter w:val="6"/>
          <w:wAfter w:w="7514" w:type="dxa"/>
          <w:trHeight w:hRule="exact" w:val="7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 xml:space="preserve">Резервный фонд администрации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D97107" w:rsidRDefault="00244B7E" w:rsidP="003A18B8">
            <w:pPr>
              <w:snapToGrid w:val="0"/>
              <w:jc w:val="center"/>
              <w:rPr>
                <w:sz w:val="20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244B7E" w:rsidTr="003A18B8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244B7E" w:rsidTr="003A18B8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244B7E" w:rsidTr="003A18B8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244B7E" w:rsidTr="003A18B8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244B7E" w:rsidTr="00803EE4">
        <w:trPr>
          <w:gridAfter w:val="6"/>
          <w:wAfter w:w="7514" w:type="dxa"/>
          <w:trHeight w:hRule="exact" w:val="6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2246E3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>
              <w:rPr>
                <w:sz w:val="22"/>
                <w:szCs w:val="22"/>
              </w:rPr>
              <w:t>99 2 00 00000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803EE4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2246E3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2246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и обеспечению деятельности аппарата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3A18B8">
            <w:pPr>
              <w:snapToGrid w:val="0"/>
              <w:jc w:val="center"/>
            </w:pPr>
            <w:r w:rsidRPr="00A64087">
              <w:rPr>
                <w:sz w:val="22"/>
                <w:szCs w:val="22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17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56A48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4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56A48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4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71FCA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123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71FCA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22,5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803EE4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596748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главы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jc w:val="center"/>
            </w:pPr>
            <w:r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3A18B8">
            <w:pPr>
              <w:snapToGrid w:val="0"/>
              <w:jc w:val="center"/>
            </w:pPr>
            <w:r w:rsidRPr="00A64087">
              <w:rPr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170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E547A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57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AE0651" w:rsidRDefault="00244B7E" w:rsidP="003A18B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FE547A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27599F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  <w:tr w:rsidR="00244B7E" w:rsidTr="005629C2">
        <w:trPr>
          <w:gridAfter w:val="6"/>
          <w:wAfter w:w="7514" w:type="dxa"/>
          <w:trHeight w:hRule="exact" w:val="11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44B7E" w:rsidRPr="005D2A1A" w:rsidRDefault="00244B7E" w:rsidP="003A18B8">
            <w:pPr>
              <w:snapToGrid w:val="0"/>
              <w:rPr>
                <w:bCs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Default="00244B7E" w:rsidP="00803EE4">
            <w:pPr>
              <w:jc w:val="center"/>
            </w:pPr>
            <w:r w:rsidRPr="0027599F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A64087" w:rsidRDefault="00244B7E" w:rsidP="005629C2">
            <w:pPr>
              <w:jc w:val="center"/>
            </w:pPr>
            <w:r w:rsidRPr="00A64087">
              <w:rPr>
                <w:sz w:val="22"/>
                <w:szCs w:val="22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44B7E" w:rsidRPr="005D2A1A" w:rsidRDefault="00244B7E" w:rsidP="003A18B8">
            <w:pPr>
              <w:snapToGrid w:val="0"/>
              <w:jc w:val="center"/>
            </w:pPr>
          </w:p>
        </w:tc>
      </w:tr>
    </w:tbl>
    <w:p w:rsidR="00244B7E" w:rsidRPr="000551F2" w:rsidRDefault="00244B7E" w:rsidP="00505974">
      <w:pPr>
        <w:jc w:val="right"/>
        <w:rPr>
          <w:sz w:val="28"/>
        </w:rPr>
      </w:pPr>
      <w:r>
        <w:rPr>
          <w:sz w:val="28"/>
        </w:rPr>
        <w:t>».</w:t>
      </w:r>
    </w:p>
    <w:p w:rsidR="00244B7E" w:rsidRDefault="00244B7E" w:rsidP="0017298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</w:p>
    <w:p w:rsidR="00244B7E" w:rsidRDefault="00244B7E" w:rsidP="004E6F2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Каменского района Пензенской области «Междуреченские ведомости».</w:t>
      </w:r>
    </w:p>
    <w:p w:rsidR="00244B7E" w:rsidRDefault="00244B7E" w:rsidP="000951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3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:rsidR="00244B7E" w:rsidRDefault="00244B7E" w:rsidP="004E6F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Контроль за исполнением настоящего решения возложить на главу Междуреченского сельсовета Каменского района Пензенской области.</w:t>
      </w:r>
    </w:p>
    <w:p w:rsidR="00244B7E" w:rsidRDefault="00244B7E" w:rsidP="004E6F2F">
      <w:pPr>
        <w:jc w:val="both"/>
        <w:rPr>
          <w:sz w:val="28"/>
          <w:szCs w:val="28"/>
        </w:rPr>
      </w:pPr>
    </w:p>
    <w:p w:rsidR="00244B7E" w:rsidRDefault="00244B7E" w:rsidP="004E6F2F">
      <w:pPr>
        <w:jc w:val="both"/>
        <w:rPr>
          <w:sz w:val="28"/>
          <w:szCs w:val="28"/>
        </w:rPr>
      </w:pPr>
    </w:p>
    <w:p w:rsidR="00244B7E" w:rsidRDefault="00244B7E" w:rsidP="004E6F2F">
      <w:pPr>
        <w:jc w:val="both"/>
        <w:rPr>
          <w:sz w:val="28"/>
          <w:szCs w:val="28"/>
        </w:rPr>
      </w:pPr>
    </w:p>
    <w:p w:rsidR="00244B7E" w:rsidRDefault="00244B7E" w:rsidP="004E6F2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Междуреченского сельсовета</w:t>
      </w:r>
    </w:p>
    <w:p w:rsidR="00244B7E" w:rsidRDefault="00244B7E" w:rsidP="004E6F2F">
      <w:pPr>
        <w:rPr>
          <w:sz w:val="28"/>
          <w:szCs w:val="28"/>
        </w:rPr>
      </w:pPr>
      <w:r>
        <w:rPr>
          <w:sz w:val="28"/>
          <w:szCs w:val="28"/>
        </w:rPr>
        <w:t>Каменского района Пензенской области                                Е.П.Семечкина</w:t>
      </w:r>
    </w:p>
    <w:p w:rsidR="00244B7E" w:rsidRDefault="00244B7E" w:rsidP="004E6F2F">
      <w:pPr>
        <w:jc w:val="both"/>
        <w:rPr>
          <w:sz w:val="20"/>
          <w:szCs w:val="20"/>
        </w:rPr>
      </w:pPr>
    </w:p>
    <w:sectPr w:rsidR="00244B7E" w:rsidSect="00ED57DB">
      <w:headerReference w:type="even" r:id="rId8"/>
      <w:headerReference w:type="default" r:id="rId9"/>
      <w:footnotePr>
        <w:pos w:val="beneathText"/>
      </w:footnotePr>
      <w:pgSz w:w="11905" w:h="16837"/>
      <w:pgMar w:top="851" w:right="851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B7E" w:rsidRDefault="00244B7E">
      <w:r>
        <w:separator/>
      </w:r>
    </w:p>
  </w:endnote>
  <w:endnote w:type="continuationSeparator" w:id="0">
    <w:p w:rsidR="00244B7E" w:rsidRDefault="00244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B7E" w:rsidRDefault="00244B7E">
      <w:r>
        <w:separator/>
      </w:r>
    </w:p>
  </w:footnote>
  <w:footnote w:type="continuationSeparator" w:id="0">
    <w:p w:rsidR="00244B7E" w:rsidRDefault="00244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7E" w:rsidRDefault="00244B7E" w:rsidP="005007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4B7E" w:rsidRDefault="00244B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7E" w:rsidRDefault="00244B7E">
    <w:pPr>
      <w:pStyle w:val="Header"/>
      <w:jc w:val="center"/>
    </w:pPr>
    <w:fldSimple w:instr=" PAGE   \* MERGEFORMAT ">
      <w:r w:rsidRPr="002E1B46">
        <w:rPr>
          <w:noProof/>
          <w:color w:val="000000"/>
          <w:sz w:val="22"/>
          <w:szCs w:val="20"/>
          <w:lang w:eastAsia="ru-RU"/>
        </w:rPr>
        <w:t>2</w:t>
      </w:r>
    </w:fldSimple>
  </w:p>
  <w:p w:rsidR="00244B7E" w:rsidRDefault="00244B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27EA6AEE"/>
    <w:multiLevelType w:val="multilevel"/>
    <w:tmpl w:val="F43E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2E17F1F"/>
    <w:multiLevelType w:val="hybridMultilevel"/>
    <w:tmpl w:val="55DA1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2F6"/>
    <w:rsid w:val="000005DE"/>
    <w:rsid w:val="0000194D"/>
    <w:rsid w:val="00002B0B"/>
    <w:rsid w:val="00002B50"/>
    <w:rsid w:val="0000310C"/>
    <w:rsid w:val="000045E6"/>
    <w:rsid w:val="00005B6C"/>
    <w:rsid w:val="000205F5"/>
    <w:rsid w:val="00020AE9"/>
    <w:rsid w:val="00021FD4"/>
    <w:rsid w:val="00024A40"/>
    <w:rsid w:val="00027956"/>
    <w:rsid w:val="00030D6A"/>
    <w:rsid w:val="00033174"/>
    <w:rsid w:val="0003392C"/>
    <w:rsid w:val="000362A8"/>
    <w:rsid w:val="00037B58"/>
    <w:rsid w:val="000419B2"/>
    <w:rsid w:val="00043BF5"/>
    <w:rsid w:val="00044F23"/>
    <w:rsid w:val="00045749"/>
    <w:rsid w:val="00047561"/>
    <w:rsid w:val="00051F97"/>
    <w:rsid w:val="00052D81"/>
    <w:rsid w:val="00053811"/>
    <w:rsid w:val="00054C5E"/>
    <w:rsid w:val="000551F2"/>
    <w:rsid w:val="00055B1F"/>
    <w:rsid w:val="00057ED1"/>
    <w:rsid w:val="000628EE"/>
    <w:rsid w:val="00062C11"/>
    <w:rsid w:val="000647F0"/>
    <w:rsid w:val="000662BF"/>
    <w:rsid w:val="0006652D"/>
    <w:rsid w:val="00071CB1"/>
    <w:rsid w:val="0007345B"/>
    <w:rsid w:val="00075D3A"/>
    <w:rsid w:val="00076B3F"/>
    <w:rsid w:val="000803F9"/>
    <w:rsid w:val="00082162"/>
    <w:rsid w:val="0008252D"/>
    <w:rsid w:val="0008274B"/>
    <w:rsid w:val="00087A04"/>
    <w:rsid w:val="000914C0"/>
    <w:rsid w:val="00091808"/>
    <w:rsid w:val="0009517E"/>
    <w:rsid w:val="00096B3C"/>
    <w:rsid w:val="000A09AE"/>
    <w:rsid w:val="000A4B7A"/>
    <w:rsid w:val="000A5689"/>
    <w:rsid w:val="000A5FCA"/>
    <w:rsid w:val="000A75FF"/>
    <w:rsid w:val="000B24FD"/>
    <w:rsid w:val="000B46BA"/>
    <w:rsid w:val="000B5576"/>
    <w:rsid w:val="000B62A0"/>
    <w:rsid w:val="000C4840"/>
    <w:rsid w:val="000C4855"/>
    <w:rsid w:val="000C5DFA"/>
    <w:rsid w:val="000D0FA9"/>
    <w:rsid w:val="000D1ED9"/>
    <w:rsid w:val="000D262F"/>
    <w:rsid w:val="000D751B"/>
    <w:rsid w:val="000D7BCB"/>
    <w:rsid w:val="000E4598"/>
    <w:rsid w:val="000E46EC"/>
    <w:rsid w:val="000E7812"/>
    <w:rsid w:val="000F06AB"/>
    <w:rsid w:val="000F1661"/>
    <w:rsid w:val="000F47A7"/>
    <w:rsid w:val="000F50FA"/>
    <w:rsid w:val="00100A9E"/>
    <w:rsid w:val="00102A31"/>
    <w:rsid w:val="00102E8F"/>
    <w:rsid w:val="00105AC5"/>
    <w:rsid w:val="00116D1F"/>
    <w:rsid w:val="0011771A"/>
    <w:rsid w:val="00120E3F"/>
    <w:rsid w:val="001220E1"/>
    <w:rsid w:val="001231A6"/>
    <w:rsid w:val="001365EA"/>
    <w:rsid w:val="0013790F"/>
    <w:rsid w:val="001413B9"/>
    <w:rsid w:val="00141618"/>
    <w:rsid w:val="00141BA0"/>
    <w:rsid w:val="00142E39"/>
    <w:rsid w:val="00143186"/>
    <w:rsid w:val="00143C8B"/>
    <w:rsid w:val="001443BE"/>
    <w:rsid w:val="001472FE"/>
    <w:rsid w:val="00147305"/>
    <w:rsid w:val="001525D7"/>
    <w:rsid w:val="00152A50"/>
    <w:rsid w:val="0015300D"/>
    <w:rsid w:val="00161A63"/>
    <w:rsid w:val="0016204F"/>
    <w:rsid w:val="00166C7D"/>
    <w:rsid w:val="00170A25"/>
    <w:rsid w:val="00170A29"/>
    <w:rsid w:val="001716EA"/>
    <w:rsid w:val="00171C85"/>
    <w:rsid w:val="00172986"/>
    <w:rsid w:val="00172B97"/>
    <w:rsid w:val="00181A90"/>
    <w:rsid w:val="0018277B"/>
    <w:rsid w:val="00184195"/>
    <w:rsid w:val="00185130"/>
    <w:rsid w:val="00185CA8"/>
    <w:rsid w:val="00186DB8"/>
    <w:rsid w:val="00196EDA"/>
    <w:rsid w:val="001A032F"/>
    <w:rsid w:val="001A3989"/>
    <w:rsid w:val="001A3EA5"/>
    <w:rsid w:val="001A543D"/>
    <w:rsid w:val="001A71B6"/>
    <w:rsid w:val="001A74F7"/>
    <w:rsid w:val="001B186B"/>
    <w:rsid w:val="001B4F2B"/>
    <w:rsid w:val="001B52FD"/>
    <w:rsid w:val="001B5E73"/>
    <w:rsid w:val="001C0239"/>
    <w:rsid w:val="001C339C"/>
    <w:rsid w:val="001C4340"/>
    <w:rsid w:val="001C5C4F"/>
    <w:rsid w:val="001D0CBD"/>
    <w:rsid w:val="001D189D"/>
    <w:rsid w:val="001D1980"/>
    <w:rsid w:val="001D1D96"/>
    <w:rsid w:val="001D2381"/>
    <w:rsid w:val="001D2E76"/>
    <w:rsid w:val="001D36B0"/>
    <w:rsid w:val="001D6302"/>
    <w:rsid w:val="001D658B"/>
    <w:rsid w:val="001D74BE"/>
    <w:rsid w:val="001E0BD7"/>
    <w:rsid w:val="001E56F7"/>
    <w:rsid w:val="001E778F"/>
    <w:rsid w:val="001F2536"/>
    <w:rsid w:val="001F4752"/>
    <w:rsid w:val="001F6706"/>
    <w:rsid w:val="002068C5"/>
    <w:rsid w:val="00211089"/>
    <w:rsid w:val="0021259B"/>
    <w:rsid w:val="00214BE2"/>
    <w:rsid w:val="00215A3A"/>
    <w:rsid w:val="00217F8C"/>
    <w:rsid w:val="00222DC8"/>
    <w:rsid w:val="002246E3"/>
    <w:rsid w:val="00226268"/>
    <w:rsid w:val="002265AB"/>
    <w:rsid w:val="0023054B"/>
    <w:rsid w:val="00230B43"/>
    <w:rsid w:val="00232EEA"/>
    <w:rsid w:val="00235FFD"/>
    <w:rsid w:val="00236736"/>
    <w:rsid w:val="002374EC"/>
    <w:rsid w:val="0024110F"/>
    <w:rsid w:val="00241962"/>
    <w:rsid w:val="00241AB8"/>
    <w:rsid w:val="002439F7"/>
    <w:rsid w:val="00244B7E"/>
    <w:rsid w:val="00245E7B"/>
    <w:rsid w:val="002471ED"/>
    <w:rsid w:val="00250471"/>
    <w:rsid w:val="00252C40"/>
    <w:rsid w:val="00252EA3"/>
    <w:rsid w:val="00254206"/>
    <w:rsid w:val="00254E02"/>
    <w:rsid w:val="00254E51"/>
    <w:rsid w:val="002560A4"/>
    <w:rsid w:val="00256231"/>
    <w:rsid w:val="0025711E"/>
    <w:rsid w:val="00260872"/>
    <w:rsid w:val="002629FA"/>
    <w:rsid w:val="00263CA8"/>
    <w:rsid w:val="00266E47"/>
    <w:rsid w:val="0026717F"/>
    <w:rsid w:val="00267A90"/>
    <w:rsid w:val="00273002"/>
    <w:rsid w:val="0027599F"/>
    <w:rsid w:val="00275FCE"/>
    <w:rsid w:val="002774C3"/>
    <w:rsid w:val="00280D38"/>
    <w:rsid w:val="002823D3"/>
    <w:rsid w:val="00282C1E"/>
    <w:rsid w:val="00284300"/>
    <w:rsid w:val="00284CE0"/>
    <w:rsid w:val="00291359"/>
    <w:rsid w:val="0029425A"/>
    <w:rsid w:val="002950BA"/>
    <w:rsid w:val="002974F8"/>
    <w:rsid w:val="002A0CA4"/>
    <w:rsid w:val="002A0D67"/>
    <w:rsid w:val="002A6876"/>
    <w:rsid w:val="002A77AC"/>
    <w:rsid w:val="002B0A1D"/>
    <w:rsid w:val="002B1873"/>
    <w:rsid w:val="002B54CC"/>
    <w:rsid w:val="002B70AA"/>
    <w:rsid w:val="002B7528"/>
    <w:rsid w:val="002C03D9"/>
    <w:rsid w:val="002C2048"/>
    <w:rsid w:val="002C5C73"/>
    <w:rsid w:val="002C5CDD"/>
    <w:rsid w:val="002C6926"/>
    <w:rsid w:val="002D15A4"/>
    <w:rsid w:val="002D315B"/>
    <w:rsid w:val="002D376C"/>
    <w:rsid w:val="002D5116"/>
    <w:rsid w:val="002D6588"/>
    <w:rsid w:val="002D68C9"/>
    <w:rsid w:val="002E1B46"/>
    <w:rsid w:val="002E3A9B"/>
    <w:rsid w:val="002E4D5C"/>
    <w:rsid w:val="002E5369"/>
    <w:rsid w:val="002E5DFD"/>
    <w:rsid w:val="002E66BB"/>
    <w:rsid w:val="002E728B"/>
    <w:rsid w:val="002F3049"/>
    <w:rsid w:val="0030028D"/>
    <w:rsid w:val="00302BAC"/>
    <w:rsid w:val="00303F64"/>
    <w:rsid w:val="00305DDB"/>
    <w:rsid w:val="003136A9"/>
    <w:rsid w:val="00315222"/>
    <w:rsid w:val="003162A2"/>
    <w:rsid w:val="00320D94"/>
    <w:rsid w:val="0032132C"/>
    <w:rsid w:val="00321861"/>
    <w:rsid w:val="00323571"/>
    <w:rsid w:val="00327824"/>
    <w:rsid w:val="00331F19"/>
    <w:rsid w:val="003325AA"/>
    <w:rsid w:val="00332BD4"/>
    <w:rsid w:val="00333E8F"/>
    <w:rsid w:val="00334DE9"/>
    <w:rsid w:val="003368CC"/>
    <w:rsid w:val="00337331"/>
    <w:rsid w:val="003401A9"/>
    <w:rsid w:val="003452EA"/>
    <w:rsid w:val="00347F22"/>
    <w:rsid w:val="003525AF"/>
    <w:rsid w:val="00352788"/>
    <w:rsid w:val="00353BF1"/>
    <w:rsid w:val="003547F9"/>
    <w:rsid w:val="0035544F"/>
    <w:rsid w:val="00363587"/>
    <w:rsid w:val="00366D4A"/>
    <w:rsid w:val="00367932"/>
    <w:rsid w:val="00372382"/>
    <w:rsid w:val="0037554A"/>
    <w:rsid w:val="003758B0"/>
    <w:rsid w:val="00376C86"/>
    <w:rsid w:val="003805D3"/>
    <w:rsid w:val="003869C1"/>
    <w:rsid w:val="0039084D"/>
    <w:rsid w:val="00397363"/>
    <w:rsid w:val="00397A57"/>
    <w:rsid w:val="003A18B8"/>
    <w:rsid w:val="003A1D85"/>
    <w:rsid w:val="003A1DFE"/>
    <w:rsid w:val="003A256C"/>
    <w:rsid w:val="003A748E"/>
    <w:rsid w:val="003B0B08"/>
    <w:rsid w:val="003B27CD"/>
    <w:rsid w:val="003B33BA"/>
    <w:rsid w:val="003B4B06"/>
    <w:rsid w:val="003B7343"/>
    <w:rsid w:val="003C04AB"/>
    <w:rsid w:val="003C27C5"/>
    <w:rsid w:val="003C2DBC"/>
    <w:rsid w:val="003C5159"/>
    <w:rsid w:val="003C77E6"/>
    <w:rsid w:val="003D00C1"/>
    <w:rsid w:val="003D2630"/>
    <w:rsid w:val="003D26FA"/>
    <w:rsid w:val="003D2EBE"/>
    <w:rsid w:val="003D3417"/>
    <w:rsid w:val="003D3B38"/>
    <w:rsid w:val="003D4650"/>
    <w:rsid w:val="003D47A6"/>
    <w:rsid w:val="003D7D16"/>
    <w:rsid w:val="003E02BC"/>
    <w:rsid w:val="003E18A3"/>
    <w:rsid w:val="003E2DE6"/>
    <w:rsid w:val="003E40EF"/>
    <w:rsid w:val="003E4522"/>
    <w:rsid w:val="003E5314"/>
    <w:rsid w:val="003E77D0"/>
    <w:rsid w:val="003E79CA"/>
    <w:rsid w:val="003F2297"/>
    <w:rsid w:val="003F266F"/>
    <w:rsid w:val="003F31E5"/>
    <w:rsid w:val="003F3A12"/>
    <w:rsid w:val="004009A6"/>
    <w:rsid w:val="00400B20"/>
    <w:rsid w:val="004019F8"/>
    <w:rsid w:val="00401DAC"/>
    <w:rsid w:val="00404101"/>
    <w:rsid w:val="00410689"/>
    <w:rsid w:val="004117BE"/>
    <w:rsid w:val="00414146"/>
    <w:rsid w:val="00415915"/>
    <w:rsid w:val="00416273"/>
    <w:rsid w:val="00423AE2"/>
    <w:rsid w:val="00423F92"/>
    <w:rsid w:val="00426180"/>
    <w:rsid w:val="00426DE1"/>
    <w:rsid w:val="00427047"/>
    <w:rsid w:val="00430595"/>
    <w:rsid w:val="00434E4B"/>
    <w:rsid w:val="00435BE6"/>
    <w:rsid w:val="004378A5"/>
    <w:rsid w:val="00440F9D"/>
    <w:rsid w:val="004435C7"/>
    <w:rsid w:val="004506FC"/>
    <w:rsid w:val="004535D6"/>
    <w:rsid w:val="00456D5B"/>
    <w:rsid w:val="004614E6"/>
    <w:rsid w:val="0046173D"/>
    <w:rsid w:val="004665D4"/>
    <w:rsid w:val="00475109"/>
    <w:rsid w:val="00475BEC"/>
    <w:rsid w:val="00481331"/>
    <w:rsid w:val="004860F3"/>
    <w:rsid w:val="00487D7B"/>
    <w:rsid w:val="00492EC3"/>
    <w:rsid w:val="004937B7"/>
    <w:rsid w:val="00493F49"/>
    <w:rsid w:val="00495A69"/>
    <w:rsid w:val="00496B9A"/>
    <w:rsid w:val="004A32BE"/>
    <w:rsid w:val="004A48B7"/>
    <w:rsid w:val="004A4DAE"/>
    <w:rsid w:val="004A5FAB"/>
    <w:rsid w:val="004A6D49"/>
    <w:rsid w:val="004B1EFC"/>
    <w:rsid w:val="004B269A"/>
    <w:rsid w:val="004B4570"/>
    <w:rsid w:val="004B51B3"/>
    <w:rsid w:val="004B69D0"/>
    <w:rsid w:val="004C0F8A"/>
    <w:rsid w:val="004C14AE"/>
    <w:rsid w:val="004C4E28"/>
    <w:rsid w:val="004C57A0"/>
    <w:rsid w:val="004C6788"/>
    <w:rsid w:val="004C6A4B"/>
    <w:rsid w:val="004D0800"/>
    <w:rsid w:val="004D2C8B"/>
    <w:rsid w:val="004D3403"/>
    <w:rsid w:val="004D4AC6"/>
    <w:rsid w:val="004D6937"/>
    <w:rsid w:val="004D7DE2"/>
    <w:rsid w:val="004E1123"/>
    <w:rsid w:val="004E47B8"/>
    <w:rsid w:val="004E4808"/>
    <w:rsid w:val="004E517E"/>
    <w:rsid w:val="004E66C9"/>
    <w:rsid w:val="004E6F2F"/>
    <w:rsid w:val="004E7C76"/>
    <w:rsid w:val="004F1936"/>
    <w:rsid w:val="004F4347"/>
    <w:rsid w:val="004F6317"/>
    <w:rsid w:val="00500719"/>
    <w:rsid w:val="00500DB4"/>
    <w:rsid w:val="00500F15"/>
    <w:rsid w:val="00505974"/>
    <w:rsid w:val="00507AB9"/>
    <w:rsid w:val="0051074F"/>
    <w:rsid w:val="00510E69"/>
    <w:rsid w:val="0051314F"/>
    <w:rsid w:val="005139E3"/>
    <w:rsid w:val="00513B37"/>
    <w:rsid w:val="00513E2A"/>
    <w:rsid w:val="00520030"/>
    <w:rsid w:val="0052262B"/>
    <w:rsid w:val="00522C81"/>
    <w:rsid w:val="0052508C"/>
    <w:rsid w:val="0052753D"/>
    <w:rsid w:val="005279A4"/>
    <w:rsid w:val="00531787"/>
    <w:rsid w:val="00534AE2"/>
    <w:rsid w:val="00534B63"/>
    <w:rsid w:val="00534BF1"/>
    <w:rsid w:val="0053733A"/>
    <w:rsid w:val="00540569"/>
    <w:rsid w:val="00540DDC"/>
    <w:rsid w:val="00541CFB"/>
    <w:rsid w:val="005425DC"/>
    <w:rsid w:val="005430AC"/>
    <w:rsid w:val="00554E75"/>
    <w:rsid w:val="005551F7"/>
    <w:rsid w:val="0056228A"/>
    <w:rsid w:val="005629C2"/>
    <w:rsid w:val="00562A59"/>
    <w:rsid w:val="00563D8A"/>
    <w:rsid w:val="00565D1F"/>
    <w:rsid w:val="00571B56"/>
    <w:rsid w:val="00576FCF"/>
    <w:rsid w:val="0058154A"/>
    <w:rsid w:val="0058249B"/>
    <w:rsid w:val="005875A3"/>
    <w:rsid w:val="00592894"/>
    <w:rsid w:val="0059429E"/>
    <w:rsid w:val="00596748"/>
    <w:rsid w:val="005969DF"/>
    <w:rsid w:val="005974CC"/>
    <w:rsid w:val="00597A26"/>
    <w:rsid w:val="005A09B5"/>
    <w:rsid w:val="005A1D50"/>
    <w:rsid w:val="005A3672"/>
    <w:rsid w:val="005A3851"/>
    <w:rsid w:val="005A401F"/>
    <w:rsid w:val="005A59DD"/>
    <w:rsid w:val="005A5A66"/>
    <w:rsid w:val="005A7091"/>
    <w:rsid w:val="005A7771"/>
    <w:rsid w:val="005B21FA"/>
    <w:rsid w:val="005B3320"/>
    <w:rsid w:val="005B6443"/>
    <w:rsid w:val="005C0E42"/>
    <w:rsid w:val="005C1D59"/>
    <w:rsid w:val="005C2426"/>
    <w:rsid w:val="005C3333"/>
    <w:rsid w:val="005C3C60"/>
    <w:rsid w:val="005C47E8"/>
    <w:rsid w:val="005C4989"/>
    <w:rsid w:val="005C4BE9"/>
    <w:rsid w:val="005C5F35"/>
    <w:rsid w:val="005C6172"/>
    <w:rsid w:val="005C7BB7"/>
    <w:rsid w:val="005D291C"/>
    <w:rsid w:val="005D2A1A"/>
    <w:rsid w:val="005D3348"/>
    <w:rsid w:val="005D36B0"/>
    <w:rsid w:val="005D3BD3"/>
    <w:rsid w:val="005D4A57"/>
    <w:rsid w:val="005E27BE"/>
    <w:rsid w:val="005E2F19"/>
    <w:rsid w:val="005E4DE1"/>
    <w:rsid w:val="005E5B43"/>
    <w:rsid w:val="005E6493"/>
    <w:rsid w:val="005E6EC2"/>
    <w:rsid w:val="005F4A39"/>
    <w:rsid w:val="005F50F3"/>
    <w:rsid w:val="005F5813"/>
    <w:rsid w:val="005F5B07"/>
    <w:rsid w:val="005F5DE0"/>
    <w:rsid w:val="005F68EC"/>
    <w:rsid w:val="005F6E0C"/>
    <w:rsid w:val="005F7AED"/>
    <w:rsid w:val="00600D18"/>
    <w:rsid w:val="006060BD"/>
    <w:rsid w:val="00610A0A"/>
    <w:rsid w:val="006124EB"/>
    <w:rsid w:val="00613F55"/>
    <w:rsid w:val="00614EE2"/>
    <w:rsid w:val="00615760"/>
    <w:rsid w:val="0061674C"/>
    <w:rsid w:val="006213D0"/>
    <w:rsid w:val="006215A2"/>
    <w:rsid w:val="00623F70"/>
    <w:rsid w:val="00626584"/>
    <w:rsid w:val="0062696E"/>
    <w:rsid w:val="00626D5D"/>
    <w:rsid w:val="0063329F"/>
    <w:rsid w:val="006346FB"/>
    <w:rsid w:val="00636F27"/>
    <w:rsid w:val="0064304A"/>
    <w:rsid w:val="0064311C"/>
    <w:rsid w:val="00651F7B"/>
    <w:rsid w:val="00651F97"/>
    <w:rsid w:val="00655D2C"/>
    <w:rsid w:val="00656B63"/>
    <w:rsid w:val="006604F2"/>
    <w:rsid w:val="00660747"/>
    <w:rsid w:val="00660AF9"/>
    <w:rsid w:val="00663226"/>
    <w:rsid w:val="006639C9"/>
    <w:rsid w:val="0066709C"/>
    <w:rsid w:val="006725B8"/>
    <w:rsid w:val="006748E8"/>
    <w:rsid w:val="0067569A"/>
    <w:rsid w:val="00675DEC"/>
    <w:rsid w:val="0067784A"/>
    <w:rsid w:val="00680740"/>
    <w:rsid w:val="006823F7"/>
    <w:rsid w:val="006835C5"/>
    <w:rsid w:val="006872D9"/>
    <w:rsid w:val="0069237B"/>
    <w:rsid w:val="00693AF6"/>
    <w:rsid w:val="00693C84"/>
    <w:rsid w:val="00693D08"/>
    <w:rsid w:val="00694ACF"/>
    <w:rsid w:val="006956F2"/>
    <w:rsid w:val="00695DFA"/>
    <w:rsid w:val="00696988"/>
    <w:rsid w:val="0069760D"/>
    <w:rsid w:val="006A30AB"/>
    <w:rsid w:val="006A535C"/>
    <w:rsid w:val="006A57E0"/>
    <w:rsid w:val="006A78F8"/>
    <w:rsid w:val="006B22A8"/>
    <w:rsid w:val="006B6610"/>
    <w:rsid w:val="006B6950"/>
    <w:rsid w:val="006B7C08"/>
    <w:rsid w:val="006C6D6F"/>
    <w:rsid w:val="006D3214"/>
    <w:rsid w:val="006D386E"/>
    <w:rsid w:val="006D4892"/>
    <w:rsid w:val="006D5612"/>
    <w:rsid w:val="006E663C"/>
    <w:rsid w:val="006F0C97"/>
    <w:rsid w:val="006F5DD5"/>
    <w:rsid w:val="006F7CC7"/>
    <w:rsid w:val="00702D43"/>
    <w:rsid w:val="0070409C"/>
    <w:rsid w:val="00704AE2"/>
    <w:rsid w:val="00704B11"/>
    <w:rsid w:val="00705BA6"/>
    <w:rsid w:val="00711646"/>
    <w:rsid w:val="007118F4"/>
    <w:rsid w:val="00714855"/>
    <w:rsid w:val="00716B9B"/>
    <w:rsid w:val="00717245"/>
    <w:rsid w:val="00717A1C"/>
    <w:rsid w:val="00717BB0"/>
    <w:rsid w:val="007204D5"/>
    <w:rsid w:val="00721600"/>
    <w:rsid w:val="00724408"/>
    <w:rsid w:val="00730B67"/>
    <w:rsid w:val="00730C9D"/>
    <w:rsid w:val="00733E05"/>
    <w:rsid w:val="00734F35"/>
    <w:rsid w:val="00735008"/>
    <w:rsid w:val="007355E7"/>
    <w:rsid w:val="007356FD"/>
    <w:rsid w:val="0073627E"/>
    <w:rsid w:val="007366FF"/>
    <w:rsid w:val="0074192D"/>
    <w:rsid w:val="00742BEB"/>
    <w:rsid w:val="0074306B"/>
    <w:rsid w:val="00743C4D"/>
    <w:rsid w:val="00750834"/>
    <w:rsid w:val="00750D1E"/>
    <w:rsid w:val="00752BBE"/>
    <w:rsid w:val="00755475"/>
    <w:rsid w:val="00761286"/>
    <w:rsid w:val="007613CA"/>
    <w:rsid w:val="00761407"/>
    <w:rsid w:val="007627A3"/>
    <w:rsid w:val="00764414"/>
    <w:rsid w:val="00764E1A"/>
    <w:rsid w:val="00770B66"/>
    <w:rsid w:val="00770C6E"/>
    <w:rsid w:val="0077183D"/>
    <w:rsid w:val="00771F96"/>
    <w:rsid w:val="007751CF"/>
    <w:rsid w:val="007760EA"/>
    <w:rsid w:val="00776FDE"/>
    <w:rsid w:val="0078267A"/>
    <w:rsid w:val="0078396F"/>
    <w:rsid w:val="00783A7D"/>
    <w:rsid w:val="00783B46"/>
    <w:rsid w:val="007849B0"/>
    <w:rsid w:val="00795CC9"/>
    <w:rsid w:val="00795E0F"/>
    <w:rsid w:val="00796796"/>
    <w:rsid w:val="00796BB1"/>
    <w:rsid w:val="00796C9A"/>
    <w:rsid w:val="007A3440"/>
    <w:rsid w:val="007A5466"/>
    <w:rsid w:val="007A639E"/>
    <w:rsid w:val="007B33B1"/>
    <w:rsid w:val="007B688C"/>
    <w:rsid w:val="007C0C31"/>
    <w:rsid w:val="007C2812"/>
    <w:rsid w:val="007C3B97"/>
    <w:rsid w:val="007D41D5"/>
    <w:rsid w:val="007D491A"/>
    <w:rsid w:val="007E0D71"/>
    <w:rsid w:val="007E78D3"/>
    <w:rsid w:val="007E7D7F"/>
    <w:rsid w:val="007F1872"/>
    <w:rsid w:val="007F273A"/>
    <w:rsid w:val="007F29F2"/>
    <w:rsid w:val="007F52D7"/>
    <w:rsid w:val="00800FDB"/>
    <w:rsid w:val="00801143"/>
    <w:rsid w:val="00803EE4"/>
    <w:rsid w:val="00804DEA"/>
    <w:rsid w:val="00807952"/>
    <w:rsid w:val="00810664"/>
    <w:rsid w:val="0081174B"/>
    <w:rsid w:val="00814436"/>
    <w:rsid w:val="0081703B"/>
    <w:rsid w:val="008205CA"/>
    <w:rsid w:val="00820614"/>
    <w:rsid w:val="00822957"/>
    <w:rsid w:val="008241DE"/>
    <w:rsid w:val="0082501D"/>
    <w:rsid w:val="008304AC"/>
    <w:rsid w:val="008312AB"/>
    <w:rsid w:val="00832225"/>
    <w:rsid w:val="00832228"/>
    <w:rsid w:val="008327E2"/>
    <w:rsid w:val="00832840"/>
    <w:rsid w:val="00832DBD"/>
    <w:rsid w:val="008346B7"/>
    <w:rsid w:val="00835FF1"/>
    <w:rsid w:val="00836947"/>
    <w:rsid w:val="00836E66"/>
    <w:rsid w:val="00837BC5"/>
    <w:rsid w:val="008427EB"/>
    <w:rsid w:val="008435E7"/>
    <w:rsid w:val="00854E44"/>
    <w:rsid w:val="008554D8"/>
    <w:rsid w:val="00855BEF"/>
    <w:rsid w:val="0086224E"/>
    <w:rsid w:val="00866E83"/>
    <w:rsid w:val="00871FC6"/>
    <w:rsid w:val="00872969"/>
    <w:rsid w:val="00875390"/>
    <w:rsid w:val="00882BE9"/>
    <w:rsid w:val="00884739"/>
    <w:rsid w:val="008853FD"/>
    <w:rsid w:val="008865D7"/>
    <w:rsid w:val="00886C70"/>
    <w:rsid w:val="008903BA"/>
    <w:rsid w:val="00890F04"/>
    <w:rsid w:val="00891601"/>
    <w:rsid w:val="00893559"/>
    <w:rsid w:val="008A0BA1"/>
    <w:rsid w:val="008A2415"/>
    <w:rsid w:val="008A2981"/>
    <w:rsid w:val="008A6762"/>
    <w:rsid w:val="008B460A"/>
    <w:rsid w:val="008B4F17"/>
    <w:rsid w:val="008C46A1"/>
    <w:rsid w:val="008D015B"/>
    <w:rsid w:val="008D4D85"/>
    <w:rsid w:val="008D620A"/>
    <w:rsid w:val="008E03FE"/>
    <w:rsid w:val="008E1086"/>
    <w:rsid w:val="008E65A9"/>
    <w:rsid w:val="008F20E8"/>
    <w:rsid w:val="008F6B52"/>
    <w:rsid w:val="008F7DC2"/>
    <w:rsid w:val="00901ADC"/>
    <w:rsid w:val="00904E4A"/>
    <w:rsid w:val="009116F9"/>
    <w:rsid w:val="00912368"/>
    <w:rsid w:val="00912A87"/>
    <w:rsid w:val="00913009"/>
    <w:rsid w:val="00913035"/>
    <w:rsid w:val="00913E94"/>
    <w:rsid w:val="009143E8"/>
    <w:rsid w:val="00915AB2"/>
    <w:rsid w:val="00916147"/>
    <w:rsid w:val="00916E4B"/>
    <w:rsid w:val="00917CF2"/>
    <w:rsid w:val="00921485"/>
    <w:rsid w:val="00922DA2"/>
    <w:rsid w:val="00922FE8"/>
    <w:rsid w:val="0092615E"/>
    <w:rsid w:val="0092738D"/>
    <w:rsid w:val="009276DE"/>
    <w:rsid w:val="00927AED"/>
    <w:rsid w:val="00930337"/>
    <w:rsid w:val="00933F33"/>
    <w:rsid w:val="0094361C"/>
    <w:rsid w:val="00943FF8"/>
    <w:rsid w:val="00944C37"/>
    <w:rsid w:val="0094539D"/>
    <w:rsid w:val="009459F7"/>
    <w:rsid w:val="0094694D"/>
    <w:rsid w:val="00947125"/>
    <w:rsid w:val="009478AA"/>
    <w:rsid w:val="009479B4"/>
    <w:rsid w:val="00947DE7"/>
    <w:rsid w:val="00950A00"/>
    <w:rsid w:val="009517E4"/>
    <w:rsid w:val="00951926"/>
    <w:rsid w:val="009550F3"/>
    <w:rsid w:val="00960345"/>
    <w:rsid w:val="00962732"/>
    <w:rsid w:val="00962E22"/>
    <w:rsid w:val="00965779"/>
    <w:rsid w:val="009677C7"/>
    <w:rsid w:val="009710F6"/>
    <w:rsid w:val="009715EE"/>
    <w:rsid w:val="0097426B"/>
    <w:rsid w:val="00980F51"/>
    <w:rsid w:val="00987F98"/>
    <w:rsid w:val="009925BE"/>
    <w:rsid w:val="00994945"/>
    <w:rsid w:val="009A3B78"/>
    <w:rsid w:val="009B1872"/>
    <w:rsid w:val="009B1F8D"/>
    <w:rsid w:val="009B3A5A"/>
    <w:rsid w:val="009B46CF"/>
    <w:rsid w:val="009B4D61"/>
    <w:rsid w:val="009B54E4"/>
    <w:rsid w:val="009C0C0E"/>
    <w:rsid w:val="009C0E1A"/>
    <w:rsid w:val="009C3D2F"/>
    <w:rsid w:val="009C4946"/>
    <w:rsid w:val="009D3F93"/>
    <w:rsid w:val="009D4A16"/>
    <w:rsid w:val="009D768D"/>
    <w:rsid w:val="009D7C86"/>
    <w:rsid w:val="009E16A2"/>
    <w:rsid w:val="009E34D2"/>
    <w:rsid w:val="009F1415"/>
    <w:rsid w:val="009F157B"/>
    <w:rsid w:val="009F19B7"/>
    <w:rsid w:val="009F3178"/>
    <w:rsid w:val="009F69E2"/>
    <w:rsid w:val="009F74CB"/>
    <w:rsid w:val="009F7CC7"/>
    <w:rsid w:val="00A004E0"/>
    <w:rsid w:val="00A01818"/>
    <w:rsid w:val="00A01AD8"/>
    <w:rsid w:val="00A03554"/>
    <w:rsid w:val="00A03D29"/>
    <w:rsid w:val="00A050CE"/>
    <w:rsid w:val="00A1023C"/>
    <w:rsid w:val="00A13F9D"/>
    <w:rsid w:val="00A15BE0"/>
    <w:rsid w:val="00A17D9E"/>
    <w:rsid w:val="00A21D61"/>
    <w:rsid w:val="00A2322E"/>
    <w:rsid w:val="00A2567A"/>
    <w:rsid w:val="00A26B44"/>
    <w:rsid w:val="00A27276"/>
    <w:rsid w:val="00A3420A"/>
    <w:rsid w:val="00A34818"/>
    <w:rsid w:val="00A40E0D"/>
    <w:rsid w:val="00A42C02"/>
    <w:rsid w:val="00A4481B"/>
    <w:rsid w:val="00A44A1A"/>
    <w:rsid w:val="00A5019B"/>
    <w:rsid w:val="00A50ED8"/>
    <w:rsid w:val="00A51CFE"/>
    <w:rsid w:val="00A551D6"/>
    <w:rsid w:val="00A55524"/>
    <w:rsid w:val="00A60F17"/>
    <w:rsid w:val="00A64087"/>
    <w:rsid w:val="00A64FEB"/>
    <w:rsid w:val="00A70C68"/>
    <w:rsid w:val="00A72D76"/>
    <w:rsid w:val="00A754E0"/>
    <w:rsid w:val="00A76422"/>
    <w:rsid w:val="00A768C8"/>
    <w:rsid w:val="00A77538"/>
    <w:rsid w:val="00A822B4"/>
    <w:rsid w:val="00A823F1"/>
    <w:rsid w:val="00A83BA6"/>
    <w:rsid w:val="00A83BAB"/>
    <w:rsid w:val="00A8469C"/>
    <w:rsid w:val="00A8774A"/>
    <w:rsid w:val="00A900AC"/>
    <w:rsid w:val="00A92B23"/>
    <w:rsid w:val="00AA215E"/>
    <w:rsid w:val="00AA2A1D"/>
    <w:rsid w:val="00AA7A1A"/>
    <w:rsid w:val="00AB0E17"/>
    <w:rsid w:val="00AB142D"/>
    <w:rsid w:val="00AB4A17"/>
    <w:rsid w:val="00AC1625"/>
    <w:rsid w:val="00AC27EA"/>
    <w:rsid w:val="00AD03BD"/>
    <w:rsid w:val="00AE028C"/>
    <w:rsid w:val="00AE0651"/>
    <w:rsid w:val="00AE06C0"/>
    <w:rsid w:val="00AE0EAC"/>
    <w:rsid w:val="00AE1997"/>
    <w:rsid w:val="00AE6678"/>
    <w:rsid w:val="00AF01F6"/>
    <w:rsid w:val="00AF1B4B"/>
    <w:rsid w:val="00AF3C02"/>
    <w:rsid w:val="00AF5F75"/>
    <w:rsid w:val="00AF6C71"/>
    <w:rsid w:val="00AF7097"/>
    <w:rsid w:val="00AF70C2"/>
    <w:rsid w:val="00B10980"/>
    <w:rsid w:val="00B13BF9"/>
    <w:rsid w:val="00B174CB"/>
    <w:rsid w:val="00B20D69"/>
    <w:rsid w:val="00B21753"/>
    <w:rsid w:val="00B22BA5"/>
    <w:rsid w:val="00B22F8E"/>
    <w:rsid w:val="00B236FE"/>
    <w:rsid w:val="00B24530"/>
    <w:rsid w:val="00B2497A"/>
    <w:rsid w:val="00B249A7"/>
    <w:rsid w:val="00B255DD"/>
    <w:rsid w:val="00B258DC"/>
    <w:rsid w:val="00B2697B"/>
    <w:rsid w:val="00B315F8"/>
    <w:rsid w:val="00B33B36"/>
    <w:rsid w:val="00B33C99"/>
    <w:rsid w:val="00B3455E"/>
    <w:rsid w:val="00B357EC"/>
    <w:rsid w:val="00B36510"/>
    <w:rsid w:val="00B405D9"/>
    <w:rsid w:val="00B468E4"/>
    <w:rsid w:val="00B46BEF"/>
    <w:rsid w:val="00B50A45"/>
    <w:rsid w:val="00B5167E"/>
    <w:rsid w:val="00B557CA"/>
    <w:rsid w:val="00B5732D"/>
    <w:rsid w:val="00B60F02"/>
    <w:rsid w:val="00B623B0"/>
    <w:rsid w:val="00B63705"/>
    <w:rsid w:val="00B67F2A"/>
    <w:rsid w:val="00B742AC"/>
    <w:rsid w:val="00B761EF"/>
    <w:rsid w:val="00B76AFE"/>
    <w:rsid w:val="00B77037"/>
    <w:rsid w:val="00B80D92"/>
    <w:rsid w:val="00B822E4"/>
    <w:rsid w:val="00B823C8"/>
    <w:rsid w:val="00B83B73"/>
    <w:rsid w:val="00B847C0"/>
    <w:rsid w:val="00B85B73"/>
    <w:rsid w:val="00B87553"/>
    <w:rsid w:val="00B900EC"/>
    <w:rsid w:val="00B911A3"/>
    <w:rsid w:val="00B91D56"/>
    <w:rsid w:val="00B940E3"/>
    <w:rsid w:val="00B94B74"/>
    <w:rsid w:val="00B95A49"/>
    <w:rsid w:val="00B97D0B"/>
    <w:rsid w:val="00BA13A5"/>
    <w:rsid w:val="00BA2BBF"/>
    <w:rsid w:val="00BA3990"/>
    <w:rsid w:val="00BA5231"/>
    <w:rsid w:val="00BA736D"/>
    <w:rsid w:val="00BA7A66"/>
    <w:rsid w:val="00BB0AE3"/>
    <w:rsid w:val="00BB1914"/>
    <w:rsid w:val="00BB66F6"/>
    <w:rsid w:val="00BB7201"/>
    <w:rsid w:val="00BC471D"/>
    <w:rsid w:val="00BC49E7"/>
    <w:rsid w:val="00BC4E5F"/>
    <w:rsid w:val="00BC5DFA"/>
    <w:rsid w:val="00BD111E"/>
    <w:rsid w:val="00BD231B"/>
    <w:rsid w:val="00BD3575"/>
    <w:rsid w:val="00BD36D4"/>
    <w:rsid w:val="00BD50B6"/>
    <w:rsid w:val="00BD5CA8"/>
    <w:rsid w:val="00BD5D04"/>
    <w:rsid w:val="00BD7CB8"/>
    <w:rsid w:val="00BE248C"/>
    <w:rsid w:val="00BE7AF9"/>
    <w:rsid w:val="00BF0281"/>
    <w:rsid w:val="00BF0EBD"/>
    <w:rsid w:val="00BF5DEB"/>
    <w:rsid w:val="00BF775A"/>
    <w:rsid w:val="00C00743"/>
    <w:rsid w:val="00C00A61"/>
    <w:rsid w:val="00C027F3"/>
    <w:rsid w:val="00C02AAC"/>
    <w:rsid w:val="00C0422A"/>
    <w:rsid w:val="00C1024E"/>
    <w:rsid w:val="00C10AAB"/>
    <w:rsid w:val="00C10D1D"/>
    <w:rsid w:val="00C11F7B"/>
    <w:rsid w:val="00C13071"/>
    <w:rsid w:val="00C13535"/>
    <w:rsid w:val="00C136B9"/>
    <w:rsid w:val="00C15195"/>
    <w:rsid w:val="00C170E5"/>
    <w:rsid w:val="00C17CF6"/>
    <w:rsid w:val="00C205BC"/>
    <w:rsid w:val="00C20C85"/>
    <w:rsid w:val="00C226E1"/>
    <w:rsid w:val="00C27FB9"/>
    <w:rsid w:val="00C30426"/>
    <w:rsid w:val="00C30EAA"/>
    <w:rsid w:val="00C3107F"/>
    <w:rsid w:val="00C32855"/>
    <w:rsid w:val="00C32953"/>
    <w:rsid w:val="00C336AA"/>
    <w:rsid w:val="00C36277"/>
    <w:rsid w:val="00C372A0"/>
    <w:rsid w:val="00C4149D"/>
    <w:rsid w:val="00C424D3"/>
    <w:rsid w:val="00C43904"/>
    <w:rsid w:val="00C442A2"/>
    <w:rsid w:val="00C45389"/>
    <w:rsid w:val="00C45E74"/>
    <w:rsid w:val="00C52C7E"/>
    <w:rsid w:val="00C547AC"/>
    <w:rsid w:val="00C575DC"/>
    <w:rsid w:val="00C61092"/>
    <w:rsid w:val="00C614CE"/>
    <w:rsid w:val="00C62730"/>
    <w:rsid w:val="00C62B3A"/>
    <w:rsid w:val="00C640E3"/>
    <w:rsid w:val="00C6547A"/>
    <w:rsid w:val="00C65993"/>
    <w:rsid w:val="00C65A97"/>
    <w:rsid w:val="00C6661B"/>
    <w:rsid w:val="00C66EF3"/>
    <w:rsid w:val="00C67B18"/>
    <w:rsid w:val="00C7280F"/>
    <w:rsid w:val="00C7353D"/>
    <w:rsid w:val="00C76FA0"/>
    <w:rsid w:val="00C8427D"/>
    <w:rsid w:val="00C844B6"/>
    <w:rsid w:val="00C949E3"/>
    <w:rsid w:val="00C954F6"/>
    <w:rsid w:val="00C97D62"/>
    <w:rsid w:val="00CA093B"/>
    <w:rsid w:val="00CA3638"/>
    <w:rsid w:val="00CA44B6"/>
    <w:rsid w:val="00CA4E9D"/>
    <w:rsid w:val="00CA5219"/>
    <w:rsid w:val="00CA7B5E"/>
    <w:rsid w:val="00CA7D12"/>
    <w:rsid w:val="00CB05F2"/>
    <w:rsid w:val="00CB3799"/>
    <w:rsid w:val="00CB3B74"/>
    <w:rsid w:val="00CB5877"/>
    <w:rsid w:val="00CC3E35"/>
    <w:rsid w:val="00CC52DE"/>
    <w:rsid w:val="00CC6A46"/>
    <w:rsid w:val="00CD1C78"/>
    <w:rsid w:val="00CD3479"/>
    <w:rsid w:val="00CD3A63"/>
    <w:rsid w:val="00CD4718"/>
    <w:rsid w:val="00CD5D3B"/>
    <w:rsid w:val="00CD71CF"/>
    <w:rsid w:val="00CE0A62"/>
    <w:rsid w:val="00CE24D6"/>
    <w:rsid w:val="00CE2E3D"/>
    <w:rsid w:val="00CE547A"/>
    <w:rsid w:val="00CE67C0"/>
    <w:rsid w:val="00CE783D"/>
    <w:rsid w:val="00CF012C"/>
    <w:rsid w:val="00CF16C5"/>
    <w:rsid w:val="00CF2FC2"/>
    <w:rsid w:val="00CF42A6"/>
    <w:rsid w:val="00CF43C2"/>
    <w:rsid w:val="00CF465E"/>
    <w:rsid w:val="00CF5464"/>
    <w:rsid w:val="00CF5743"/>
    <w:rsid w:val="00CF7136"/>
    <w:rsid w:val="00CF77DC"/>
    <w:rsid w:val="00D024E6"/>
    <w:rsid w:val="00D02FDD"/>
    <w:rsid w:val="00D03B54"/>
    <w:rsid w:val="00D11CE8"/>
    <w:rsid w:val="00D12122"/>
    <w:rsid w:val="00D12773"/>
    <w:rsid w:val="00D21C4E"/>
    <w:rsid w:val="00D25346"/>
    <w:rsid w:val="00D4319B"/>
    <w:rsid w:val="00D43319"/>
    <w:rsid w:val="00D466C3"/>
    <w:rsid w:val="00D4689E"/>
    <w:rsid w:val="00D5330E"/>
    <w:rsid w:val="00D5578A"/>
    <w:rsid w:val="00D55D24"/>
    <w:rsid w:val="00D627D4"/>
    <w:rsid w:val="00D63B21"/>
    <w:rsid w:val="00D73082"/>
    <w:rsid w:val="00D74651"/>
    <w:rsid w:val="00D75088"/>
    <w:rsid w:val="00D77C10"/>
    <w:rsid w:val="00D805DE"/>
    <w:rsid w:val="00D819DD"/>
    <w:rsid w:val="00D8366D"/>
    <w:rsid w:val="00D846D9"/>
    <w:rsid w:val="00D9012D"/>
    <w:rsid w:val="00D92E88"/>
    <w:rsid w:val="00D93392"/>
    <w:rsid w:val="00D941C5"/>
    <w:rsid w:val="00D95924"/>
    <w:rsid w:val="00D97107"/>
    <w:rsid w:val="00D97BE8"/>
    <w:rsid w:val="00DA167B"/>
    <w:rsid w:val="00DA2C2A"/>
    <w:rsid w:val="00DB1204"/>
    <w:rsid w:val="00DB1630"/>
    <w:rsid w:val="00DB5A39"/>
    <w:rsid w:val="00DC15D1"/>
    <w:rsid w:val="00DC188B"/>
    <w:rsid w:val="00DC6B1D"/>
    <w:rsid w:val="00DD0F7A"/>
    <w:rsid w:val="00DD1916"/>
    <w:rsid w:val="00DD4543"/>
    <w:rsid w:val="00DD5666"/>
    <w:rsid w:val="00DE2D0E"/>
    <w:rsid w:val="00DE3E43"/>
    <w:rsid w:val="00DE4F82"/>
    <w:rsid w:val="00DE7890"/>
    <w:rsid w:val="00E0055D"/>
    <w:rsid w:val="00E00BFC"/>
    <w:rsid w:val="00E022B6"/>
    <w:rsid w:val="00E023B7"/>
    <w:rsid w:val="00E03345"/>
    <w:rsid w:val="00E04480"/>
    <w:rsid w:val="00E0448B"/>
    <w:rsid w:val="00E120F2"/>
    <w:rsid w:val="00E13336"/>
    <w:rsid w:val="00E15B54"/>
    <w:rsid w:val="00E15CA9"/>
    <w:rsid w:val="00E16CE9"/>
    <w:rsid w:val="00E2227E"/>
    <w:rsid w:val="00E266B1"/>
    <w:rsid w:val="00E27523"/>
    <w:rsid w:val="00E27D3A"/>
    <w:rsid w:val="00E32437"/>
    <w:rsid w:val="00E35C15"/>
    <w:rsid w:val="00E41C9C"/>
    <w:rsid w:val="00E43657"/>
    <w:rsid w:val="00E46848"/>
    <w:rsid w:val="00E46C7A"/>
    <w:rsid w:val="00E472CD"/>
    <w:rsid w:val="00E50A3C"/>
    <w:rsid w:val="00E564D5"/>
    <w:rsid w:val="00E56C18"/>
    <w:rsid w:val="00E57612"/>
    <w:rsid w:val="00E62390"/>
    <w:rsid w:val="00E626FD"/>
    <w:rsid w:val="00E64C13"/>
    <w:rsid w:val="00E64FEA"/>
    <w:rsid w:val="00E65233"/>
    <w:rsid w:val="00E67F7E"/>
    <w:rsid w:val="00E71458"/>
    <w:rsid w:val="00E74122"/>
    <w:rsid w:val="00E75593"/>
    <w:rsid w:val="00E779D6"/>
    <w:rsid w:val="00E820CE"/>
    <w:rsid w:val="00E8233D"/>
    <w:rsid w:val="00E83ACF"/>
    <w:rsid w:val="00E84438"/>
    <w:rsid w:val="00E850AC"/>
    <w:rsid w:val="00E903D5"/>
    <w:rsid w:val="00E929A0"/>
    <w:rsid w:val="00E935E1"/>
    <w:rsid w:val="00E9485A"/>
    <w:rsid w:val="00EA0694"/>
    <w:rsid w:val="00EA0763"/>
    <w:rsid w:val="00EA0F03"/>
    <w:rsid w:val="00EA29D8"/>
    <w:rsid w:val="00EA5264"/>
    <w:rsid w:val="00EA7890"/>
    <w:rsid w:val="00EB1F35"/>
    <w:rsid w:val="00EB5BA0"/>
    <w:rsid w:val="00EB6179"/>
    <w:rsid w:val="00EC070A"/>
    <w:rsid w:val="00EC22D2"/>
    <w:rsid w:val="00EC293B"/>
    <w:rsid w:val="00EC5D81"/>
    <w:rsid w:val="00ED276A"/>
    <w:rsid w:val="00ED3606"/>
    <w:rsid w:val="00ED57DB"/>
    <w:rsid w:val="00EE6429"/>
    <w:rsid w:val="00EE6555"/>
    <w:rsid w:val="00EE756C"/>
    <w:rsid w:val="00EF03DA"/>
    <w:rsid w:val="00EF18F8"/>
    <w:rsid w:val="00EF3317"/>
    <w:rsid w:val="00EF3F18"/>
    <w:rsid w:val="00EF4E5D"/>
    <w:rsid w:val="00EF5C26"/>
    <w:rsid w:val="00EF64CE"/>
    <w:rsid w:val="00EF68D0"/>
    <w:rsid w:val="00EF76DD"/>
    <w:rsid w:val="00EF7A50"/>
    <w:rsid w:val="00F02C0E"/>
    <w:rsid w:val="00F0466F"/>
    <w:rsid w:val="00F069D1"/>
    <w:rsid w:val="00F06BA3"/>
    <w:rsid w:val="00F122ED"/>
    <w:rsid w:val="00F16552"/>
    <w:rsid w:val="00F213F1"/>
    <w:rsid w:val="00F23A21"/>
    <w:rsid w:val="00F270B7"/>
    <w:rsid w:val="00F32AF4"/>
    <w:rsid w:val="00F34B17"/>
    <w:rsid w:val="00F354E3"/>
    <w:rsid w:val="00F364FF"/>
    <w:rsid w:val="00F40006"/>
    <w:rsid w:val="00F404BB"/>
    <w:rsid w:val="00F41B05"/>
    <w:rsid w:val="00F4332A"/>
    <w:rsid w:val="00F44B61"/>
    <w:rsid w:val="00F45B42"/>
    <w:rsid w:val="00F46762"/>
    <w:rsid w:val="00F467C6"/>
    <w:rsid w:val="00F502F6"/>
    <w:rsid w:val="00F50CD7"/>
    <w:rsid w:val="00F53476"/>
    <w:rsid w:val="00F551D3"/>
    <w:rsid w:val="00F56A48"/>
    <w:rsid w:val="00F56B95"/>
    <w:rsid w:val="00F63FBA"/>
    <w:rsid w:val="00F64DF0"/>
    <w:rsid w:val="00F64FB8"/>
    <w:rsid w:val="00F65413"/>
    <w:rsid w:val="00F65853"/>
    <w:rsid w:val="00F67C6C"/>
    <w:rsid w:val="00F706FF"/>
    <w:rsid w:val="00F71FCA"/>
    <w:rsid w:val="00F73D0F"/>
    <w:rsid w:val="00F754B5"/>
    <w:rsid w:val="00F77A93"/>
    <w:rsid w:val="00F8424E"/>
    <w:rsid w:val="00F85AFE"/>
    <w:rsid w:val="00F85D70"/>
    <w:rsid w:val="00F860F6"/>
    <w:rsid w:val="00F8795E"/>
    <w:rsid w:val="00F925FB"/>
    <w:rsid w:val="00F95BAB"/>
    <w:rsid w:val="00F95ED0"/>
    <w:rsid w:val="00FA46A9"/>
    <w:rsid w:val="00FA5E9C"/>
    <w:rsid w:val="00FA6F9D"/>
    <w:rsid w:val="00FB081E"/>
    <w:rsid w:val="00FB09C1"/>
    <w:rsid w:val="00FB4028"/>
    <w:rsid w:val="00FB5EDD"/>
    <w:rsid w:val="00FC0A77"/>
    <w:rsid w:val="00FC214B"/>
    <w:rsid w:val="00FC3685"/>
    <w:rsid w:val="00FC3701"/>
    <w:rsid w:val="00FC4011"/>
    <w:rsid w:val="00FC4367"/>
    <w:rsid w:val="00FC4D93"/>
    <w:rsid w:val="00FC5000"/>
    <w:rsid w:val="00FC5014"/>
    <w:rsid w:val="00FC57D7"/>
    <w:rsid w:val="00FC7007"/>
    <w:rsid w:val="00FD1FBE"/>
    <w:rsid w:val="00FD38C9"/>
    <w:rsid w:val="00FD47B4"/>
    <w:rsid w:val="00FD6183"/>
    <w:rsid w:val="00FD67B7"/>
    <w:rsid w:val="00FD6B33"/>
    <w:rsid w:val="00FD6FFA"/>
    <w:rsid w:val="00FD7984"/>
    <w:rsid w:val="00FE1F8F"/>
    <w:rsid w:val="00FE3F72"/>
    <w:rsid w:val="00FE494C"/>
    <w:rsid w:val="00FE4C1E"/>
    <w:rsid w:val="00FE5402"/>
    <w:rsid w:val="00FE547A"/>
    <w:rsid w:val="00FE5CFD"/>
    <w:rsid w:val="00FE693A"/>
    <w:rsid w:val="00FE6E63"/>
    <w:rsid w:val="00FF15DD"/>
    <w:rsid w:val="00FF2A79"/>
    <w:rsid w:val="00FF3158"/>
    <w:rsid w:val="00FF6FF0"/>
    <w:rsid w:val="00FF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7B7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67B7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3B38"/>
    <w:pPr>
      <w:keepNext/>
      <w:widowControl w:val="0"/>
      <w:shd w:val="clear" w:color="auto" w:fill="FFFFFF"/>
      <w:tabs>
        <w:tab w:val="num" w:pos="0"/>
      </w:tabs>
      <w:autoSpaceDE w:val="0"/>
      <w:spacing w:before="418"/>
      <w:ind w:left="1944"/>
      <w:outlineLvl w:val="2"/>
    </w:pPr>
    <w:rPr>
      <w:b/>
      <w:bCs/>
      <w:color w:val="000000"/>
      <w:spacing w:val="-11"/>
      <w:sz w:val="37"/>
      <w:szCs w:val="3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01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B7201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1331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2D81"/>
    <w:rPr>
      <w:rFonts w:cs="Times New Roman"/>
      <w:b/>
      <w:bCs/>
      <w:sz w:val="24"/>
      <w:szCs w:val="24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2D81"/>
    <w:rPr>
      <w:rFonts w:cs="Times New Roman"/>
      <w:b/>
      <w:bCs/>
      <w:color w:val="000000"/>
      <w:spacing w:val="-11"/>
      <w:sz w:val="37"/>
      <w:szCs w:val="37"/>
      <w:shd w:val="clear" w:color="auto" w:fill="FFFFFF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D015B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52D81"/>
    <w:rPr>
      <w:rFonts w:cs="Times New Roman"/>
      <w:b/>
      <w:bCs/>
      <w:sz w:val="22"/>
      <w:szCs w:val="22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52D81"/>
    <w:rPr>
      <w:rFonts w:cs="Times New Roman"/>
      <w:i/>
      <w:iCs/>
      <w:sz w:val="24"/>
      <w:szCs w:val="24"/>
      <w:lang w:eastAsia="ar-SA" w:bidi="ar-SA"/>
    </w:rPr>
  </w:style>
  <w:style w:type="paragraph" w:customStyle="1" w:styleId="a">
    <w:name w:val="Знак"/>
    <w:basedOn w:val="Normal"/>
    <w:uiPriority w:val="99"/>
    <w:rsid w:val="00947125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rFonts w:ascii="Arial CYR" w:hAnsi="Arial CYR" w:cs="Arial CYR"/>
      <w:b/>
      <w:bCs/>
      <w:i/>
      <w:iCs/>
      <w:sz w:val="28"/>
      <w:szCs w:val="28"/>
      <w:lang w:val="en-GB" w:eastAsia="en-US"/>
    </w:rPr>
  </w:style>
  <w:style w:type="character" w:customStyle="1" w:styleId="WW8Num1z0">
    <w:name w:val="WW8Num1z0"/>
    <w:uiPriority w:val="99"/>
    <w:rsid w:val="00FD67B7"/>
  </w:style>
  <w:style w:type="character" w:customStyle="1" w:styleId="Absatz-Standardschriftart">
    <w:name w:val="Absatz-Standardschriftart"/>
    <w:uiPriority w:val="99"/>
    <w:rsid w:val="00FD67B7"/>
  </w:style>
  <w:style w:type="character" w:customStyle="1" w:styleId="WW-Absatz-Standardschriftart">
    <w:name w:val="WW-Absatz-Standardschriftart"/>
    <w:uiPriority w:val="99"/>
    <w:rsid w:val="00FD67B7"/>
  </w:style>
  <w:style w:type="character" w:customStyle="1" w:styleId="WW8Num2z0">
    <w:name w:val="WW8Num2z0"/>
    <w:uiPriority w:val="99"/>
    <w:rsid w:val="00FD67B7"/>
  </w:style>
  <w:style w:type="character" w:customStyle="1" w:styleId="WW8Num3z0">
    <w:name w:val="WW8Num3z0"/>
    <w:uiPriority w:val="99"/>
    <w:rsid w:val="00FD67B7"/>
    <w:rPr>
      <w:b/>
    </w:rPr>
  </w:style>
  <w:style w:type="character" w:customStyle="1" w:styleId="WW-Absatz-Standardschriftart1">
    <w:name w:val="WW-Absatz-Standardschriftart1"/>
    <w:uiPriority w:val="99"/>
    <w:rsid w:val="00FD67B7"/>
  </w:style>
  <w:style w:type="character" w:customStyle="1" w:styleId="WW-Absatz-Standardschriftart11">
    <w:name w:val="WW-Absatz-Standardschriftart11"/>
    <w:uiPriority w:val="99"/>
    <w:rsid w:val="00FD67B7"/>
  </w:style>
  <w:style w:type="character" w:customStyle="1" w:styleId="WW-Absatz-Standardschriftart111">
    <w:name w:val="WW-Absatz-Standardschriftart111"/>
    <w:uiPriority w:val="99"/>
    <w:rsid w:val="00FD67B7"/>
  </w:style>
  <w:style w:type="character" w:customStyle="1" w:styleId="WW-Absatz-Standardschriftart1111">
    <w:name w:val="WW-Absatz-Standardschriftart1111"/>
    <w:uiPriority w:val="99"/>
    <w:rsid w:val="00FD67B7"/>
  </w:style>
  <w:style w:type="character" w:customStyle="1" w:styleId="WW-Absatz-Standardschriftart11111">
    <w:name w:val="WW-Absatz-Standardschriftart11111"/>
    <w:uiPriority w:val="99"/>
    <w:rsid w:val="00FD67B7"/>
  </w:style>
  <w:style w:type="character" w:customStyle="1" w:styleId="WW-Absatz-Standardschriftart111111">
    <w:name w:val="WW-Absatz-Standardschriftart111111"/>
    <w:uiPriority w:val="99"/>
    <w:rsid w:val="00FD67B7"/>
  </w:style>
  <w:style w:type="character" w:customStyle="1" w:styleId="WW-Absatz-Standardschriftart1111111">
    <w:name w:val="WW-Absatz-Standardschriftart1111111"/>
    <w:uiPriority w:val="99"/>
    <w:rsid w:val="00FD67B7"/>
  </w:style>
  <w:style w:type="character" w:customStyle="1" w:styleId="WW-Absatz-Standardschriftart11111111">
    <w:name w:val="WW-Absatz-Standardschriftart11111111"/>
    <w:uiPriority w:val="99"/>
    <w:rsid w:val="00FD67B7"/>
  </w:style>
  <w:style w:type="character" w:customStyle="1" w:styleId="3">
    <w:name w:val="Основной шрифт абзаца3"/>
    <w:uiPriority w:val="99"/>
    <w:rsid w:val="00FD67B7"/>
  </w:style>
  <w:style w:type="character" w:customStyle="1" w:styleId="WW-Absatz-Standardschriftart111111111">
    <w:name w:val="WW-Absatz-Standardschriftart111111111"/>
    <w:uiPriority w:val="99"/>
    <w:rsid w:val="00FD67B7"/>
  </w:style>
  <w:style w:type="character" w:customStyle="1" w:styleId="WW-Absatz-Standardschriftart1111111111">
    <w:name w:val="WW-Absatz-Standardschriftart1111111111"/>
    <w:uiPriority w:val="99"/>
    <w:rsid w:val="00FD67B7"/>
  </w:style>
  <w:style w:type="character" w:customStyle="1" w:styleId="2">
    <w:name w:val="Основной шрифт абзаца2"/>
    <w:uiPriority w:val="99"/>
    <w:rsid w:val="00FD67B7"/>
  </w:style>
  <w:style w:type="character" w:customStyle="1" w:styleId="1">
    <w:name w:val="Основной шрифт абзаца1"/>
    <w:uiPriority w:val="99"/>
    <w:rsid w:val="00FD67B7"/>
  </w:style>
  <w:style w:type="character" w:styleId="PageNumber">
    <w:name w:val="page number"/>
    <w:basedOn w:val="1"/>
    <w:uiPriority w:val="99"/>
    <w:rsid w:val="00FD67B7"/>
    <w:rPr>
      <w:rFonts w:cs="Times New Roman"/>
    </w:rPr>
  </w:style>
  <w:style w:type="character" w:customStyle="1" w:styleId="a0">
    <w:name w:val="Символ нумерации"/>
    <w:uiPriority w:val="99"/>
    <w:rsid w:val="00FD67B7"/>
    <w:rPr>
      <w:b/>
    </w:rPr>
  </w:style>
  <w:style w:type="character" w:customStyle="1" w:styleId="a1">
    <w:name w:val="Маркеры списка"/>
    <w:uiPriority w:val="99"/>
    <w:rsid w:val="00FD67B7"/>
    <w:rPr>
      <w:rFonts w:ascii="StarSymbol" w:eastAsia="StarSymbol" w:hAnsi="StarSymbol"/>
      <w:sz w:val="18"/>
    </w:rPr>
  </w:style>
  <w:style w:type="paragraph" w:customStyle="1" w:styleId="a2">
    <w:name w:val="Заголовок"/>
    <w:basedOn w:val="Normal"/>
    <w:next w:val="BodyText"/>
    <w:uiPriority w:val="99"/>
    <w:rsid w:val="00FD67B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D67B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2D81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FD67B7"/>
    <w:rPr>
      <w:rFonts w:cs="Tahoma"/>
    </w:rPr>
  </w:style>
  <w:style w:type="paragraph" w:customStyle="1" w:styleId="30">
    <w:name w:val="Название3"/>
    <w:basedOn w:val="Normal"/>
    <w:uiPriority w:val="99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Normal"/>
    <w:uiPriority w:val="99"/>
    <w:rsid w:val="00FD67B7"/>
    <w:pPr>
      <w:suppressLineNumbers/>
    </w:pPr>
    <w:rPr>
      <w:rFonts w:cs="Tahoma"/>
    </w:rPr>
  </w:style>
  <w:style w:type="paragraph" w:customStyle="1" w:styleId="20">
    <w:name w:val="Название2"/>
    <w:basedOn w:val="Normal"/>
    <w:uiPriority w:val="99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Normal"/>
    <w:uiPriority w:val="99"/>
    <w:rsid w:val="00FD67B7"/>
    <w:pPr>
      <w:suppressLineNumbers/>
    </w:pPr>
    <w:rPr>
      <w:rFonts w:cs="Tahoma"/>
    </w:rPr>
  </w:style>
  <w:style w:type="paragraph" w:customStyle="1" w:styleId="10">
    <w:name w:val="Название1"/>
    <w:basedOn w:val="Normal"/>
    <w:uiPriority w:val="99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Normal"/>
    <w:uiPriority w:val="99"/>
    <w:rsid w:val="00FD67B7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FD67B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D81"/>
    <w:rPr>
      <w:rFonts w:cs="Times New Roman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FD67B7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a3">
    <w:name w:val="Содержимое врезки"/>
    <w:basedOn w:val="BodyText"/>
    <w:uiPriority w:val="99"/>
    <w:rsid w:val="00FD67B7"/>
  </w:style>
  <w:style w:type="paragraph" w:customStyle="1" w:styleId="12">
    <w:name w:val="Схема документа1"/>
    <w:basedOn w:val="Normal"/>
    <w:uiPriority w:val="99"/>
    <w:rsid w:val="00FD67B7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0F0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B38"/>
    <w:rPr>
      <w:rFonts w:ascii="Tahoma" w:hAnsi="Tahoma" w:cs="Tahoma"/>
      <w:sz w:val="16"/>
      <w:szCs w:val="16"/>
      <w:lang w:val="ru-RU" w:eastAsia="ar-SA" w:bidi="ar-SA"/>
    </w:rPr>
  </w:style>
  <w:style w:type="paragraph" w:styleId="Footer">
    <w:name w:val="footer"/>
    <w:basedOn w:val="Normal"/>
    <w:link w:val="FooterChar"/>
    <w:uiPriority w:val="99"/>
    <w:rsid w:val="00D730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52D81"/>
    <w:rPr>
      <w:rFonts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BB7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6">
    <w:name w:val="Название6"/>
    <w:basedOn w:val="Normal"/>
    <w:uiPriority w:val="99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60">
    <w:name w:val="Указатель6"/>
    <w:basedOn w:val="Normal"/>
    <w:uiPriority w:val="99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5">
    <w:name w:val="Название5"/>
    <w:basedOn w:val="Normal"/>
    <w:uiPriority w:val="99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Normal"/>
    <w:uiPriority w:val="99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4">
    <w:name w:val="Название4"/>
    <w:basedOn w:val="Normal"/>
    <w:uiPriority w:val="99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40">
    <w:name w:val="Указатель4"/>
    <w:basedOn w:val="Normal"/>
    <w:uiPriority w:val="99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ConsNormal">
    <w:name w:val="ConsNormal"/>
    <w:uiPriority w:val="99"/>
    <w:rsid w:val="003D3B38"/>
    <w:pPr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4">
    <w:name w:val="Содержимое таблицы"/>
    <w:basedOn w:val="Normal"/>
    <w:uiPriority w:val="99"/>
    <w:rsid w:val="003D3B38"/>
    <w:pPr>
      <w:widowControl w:val="0"/>
      <w:suppressLineNumbers/>
      <w:autoSpaceDE w:val="0"/>
    </w:pPr>
    <w:rPr>
      <w:sz w:val="20"/>
      <w:szCs w:val="20"/>
    </w:rPr>
  </w:style>
  <w:style w:type="paragraph" w:customStyle="1" w:styleId="a5">
    <w:name w:val="Заголовок таблицы"/>
    <w:basedOn w:val="a4"/>
    <w:uiPriority w:val="99"/>
    <w:rsid w:val="003D3B38"/>
    <w:pPr>
      <w:jc w:val="center"/>
    </w:pPr>
    <w:rPr>
      <w:b/>
      <w:bCs/>
    </w:rPr>
  </w:style>
  <w:style w:type="paragraph" w:customStyle="1" w:styleId="ConsPlusCell">
    <w:name w:val="ConsPlusCell"/>
    <w:uiPriority w:val="99"/>
    <w:rsid w:val="003D3B38"/>
    <w:pPr>
      <w:widowControl w:val="0"/>
      <w:suppressAutoHyphens/>
      <w:autoSpaceDE w:val="0"/>
    </w:pPr>
    <w:rPr>
      <w:rFonts w:ascii="Calibri" w:hAnsi="Calibri" w:cs="Calibri"/>
      <w:lang w:eastAsia="ar-SA"/>
    </w:rPr>
  </w:style>
  <w:style w:type="character" w:customStyle="1" w:styleId="61">
    <w:name w:val="Основной шрифт абзаца6"/>
    <w:uiPriority w:val="99"/>
    <w:rsid w:val="003D3B38"/>
  </w:style>
  <w:style w:type="character" w:customStyle="1" w:styleId="51">
    <w:name w:val="Основной шрифт абзаца5"/>
    <w:uiPriority w:val="99"/>
    <w:rsid w:val="003D3B38"/>
  </w:style>
  <w:style w:type="character" w:customStyle="1" w:styleId="WW-Absatz-Standardschriftart11111111111">
    <w:name w:val="WW-Absatz-Standardschriftart11111111111"/>
    <w:uiPriority w:val="99"/>
    <w:rsid w:val="003D3B38"/>
  </w:style>
  <w:style w:type="character" w:customStyle="1" w:styleId="41">
    <w:name w:val="Основной шрифт абзаца4"/>
    <w:uiPriority w:val="99"/>
    <w:rsid w:val="003D3B38"/>
  </w:style>
  <w:style w:type="character" w:customStyle="1" w:styleId="WW-Absatz-Standardschriftart111111111111">
    <w:name w:val="WW-Absatz-Standardschriftart111111111111"/>
    <w:uiPriority w:val="99"/>
    <w:rsid w:val="003D3B38"/>
  </w:style>
  <w:style w:type="character" w:customStyle="1" w:styleId="WW-Absatz-Standardschriftart1111111111111">
    <w:name w:val="WW-Absatz-Standardschriftart1111111111111"/>
    <w:uiPriority w:val="99"/>
    <w:rsid w:val="003D3B38"/>
  </w:style>
  <w:style w:type="character" w:customStyle="1" w:styleId="WW-Absatz-Standardschriftart11111111111111">
    <w:name w:val="WW-Absatz-Standardschriftart11111111111111"/>
    <w:uiPriority w:val="99"/>
    <w:rsid w:val="003D3B38"/>
  </w:style>
  <w:style w:type="character" w:customStyle="1" w:styleId="WW-Absatz-Standardschriftart111111111111111">
    <w:name w:val="WW-Absatz-Standardschriftart111111111111111"/>
    <w:uiPriority w:val="99"/>
    <w:rsid w:val="003D3B38"/>
  </w:style>
  <w:style w:type="character" w:customStyle="1" w:styleId="WW-Absatz-Standardschriftart1111111111111111">
    <w:name w:val="WW-Absatz-Standardschriftart1111111111111111"/>
    <w:uiPriority w:val="99"/>
    <w:rsid w:val="003D3B38"/>
  </w:style>
  <w:style w:type="character" w:customStyle="1" w:styleId="WW-Absatz-Standardschriftart11111111111111111">
    <w:name w:val="WW-Absatz-Standardschriftart11111111111111111"/>
    <w:uiPriority w:val="99"/>
    <w:rsid w:val="003D3B38"/>
  </w:style>
  <w:style w:type="character" w:customStyle="1" w:styleId="WW-Absatz-Standardschriftart111111111111111111">
    <w:name w:val="WW-Absatz-Standardschriftart111111111111111111"/>
    <w:uiPriority w:val="99"/>
    <w:rsid w:val="003D3B38"/>
  </w:style>
  <w:style w:type="character" w:customStyle="1" w:styleId="WW-Absatz-Standardschriftart1111111111111111111">
    <w:name w:val="WW-Absatz-Standardschriftart1111111111111111111"/>
    <w:uiPriority w:val="99"/>
    <w:rsid w:val="003D3B38"/>
  </w:style>
  <w:style w:type="character" w:customStyle="1" w:styleId="WW-Absatz-Standardschriftart11111111111111111111">
    <w:name w:val="WW-Absatz-Standardschriftart11111111111111111111"/>
    <w:uiPriority w:val="99"/>
    <w:rsid w:val="003D3B38"/>
  </w:style>
  <w:style w:type="character" w:customStyle="1" w:styleId="WW-Absatz-Standardschriftart111111111111111111111">
    <w:name w:val="WW-Absatz-Standardschriftart111111111111111111111"/>
    <w:uiPriority w:val="99"/>
    <w:rsid w:val="003D3B38"/>
  </w:style>
  <w:style w:type="character" w:customStyle="1" w:styleId="WW-Absatz-Standardschriftart1111111111111111111111">
    <w:name w:val="WW-Absatz-Standardschriftart1111111111111111111111"/>
    <w:uiPriority w:val="99"/>
    <w:rsid w:val="003D3B38"/>
  </w:style>
  <w:style w:type="character" w:customStyle="1" w:styleId="WW-Absatz-Standardschriftart11111111111111111111111">
    <w:name w:val="WW-Absatz-Standardschriftart11111111111111111111111"/>
    <w:uiPriority w:val="99"/>
    <w:rsid w:val="003D3B38"/>
  </w:style>
  <w:style w:type="character" w:customStyle="1" w:styleId="WW-Absatz-Standardschriftart111111111111111111111111">
    <w:name w:val="WW-Absatz-Standardschriftart111111111111111111111111"/>
    <w:uiPriority w:val="99"/>
    <w:rsid w:val="003D3B38"/>
  </w:style>
  <w:style w:type="character" w:customStyle="1" w:styleId="WW-Absatz-Standardschriftart1111111111111111111111111">
    <w:name w:val="WW-Absatz-Standardschriftart1111111111111111111111111"/>
    <w:uiPriority w:val="99"/>
    <w:rsid w:val="003D3B38"/>
  </w:style>
  <w:style w:type="character" w:customStyle="1" w:styleId="WW-Absatz-Standardschriftart11111111111111111111111111">
    <w:name w:val="WW-Absatz-Standardschriftart11111111111111111111111111"/>
    <w:uiPriority w:val="99"/>
    <w:rsid w:val="003D3B38"/>
  </w:style>
  <w:style w:type="character" w:customStyle="1" w:styleId="WW-Absatz-Standardschriftart111111111111111111111111111">
    <w:name w:val="WW-Absatz-Standardschriftart111111111111111111111111111"/>
    <w:uiPriority w:val="99"/>
    <w:rsid w:val="003D3B38"/>
  </w:style>
  <w:style w:type="character" w:customStyle="1" w:styleId="WW-Absatz-Standardschriftart1111111111111111111111111111">
    <w:name w:val="WW-Absatz-Standardschriftart1111111111111111111111111111"/>
    <w:uiPriority w:val="99"/>
    <w:rsid w:val="003D3B38"/>
  </w:style>
  <w:style w:type="character" w:customStyle="1" w:styleId="WW-Absatz-Standardschriftart11111111111111111111111111111">
    <w:name w:val="WW-Absatz-Standardschriftart11111111111111111111111111111"/>
    <w:uiPriority w:val="99"/>
    <w:rsid w:val="003D3B38"/>
  </w:style>
  <w:style w:type="character" w:customStyle="1" w:styleId="WW-Absatz-Standardschriftart111111111111111111111111111111">
    <w:name w:val="WW-Absatz-Standardschriftart111111111111111111111111111111"/>
    <w:uiPriority w:val="99"/>
    <w:rsid w:val="003D3B38"/>
  </w:style>
  <w:style w:type="character" w:customStyle="1" w:styleId="WW-Absatz-Standardschriftart1111111111111111111111111111111">
    <w:name w:val="WW-Absatz-Standardschriftart1111111111111111111111111111111"/>
    <w:uiPriority w:val="99"/>
    <w:rsid w:val="003D3B38"/>
  </w:style>
  <w:style w:type="character" w:customStyle="1" w:styleId="WW-Absatz-Standardschriftart11111111111111111111111111111111">
    <w:name w:val="WW-Absatz-Standardschriftart11111111111111111111111111111111"/>
    <w:uiPriority w:val="99"/>
    <w:rsid w:val="003D3B38"/>
  </w:style>
  <w:style w:type="character" w:customStyle="1" w:styleId="WW8Num4z3">
    <w:name w:val="WW8Num4z3"/>
    <w:uiPriority w:val="99"/>
    <w:rsid w:val="003D3B38"/>
    <w:rPr>
      <w:rFonts w:ascii="Symbol" w:hAnsi="Symbol"/>
    </w:rPr>
  </w:style>
  <w:style w:type="paragraph" w:customStyle="1" w:styleId="WW-TableContents">
    <w:name w:val="WW-Table Contents"/>
    <w:basedOn w:val="Normal"/>
    <w:uiPriority w:val="99"/>
    <w:rsid w:val="00534AE2"/>
    <w:pPr>
      <w:widowControl w:val="0"/>
      <w:autoSpaceDE w:val="0"/>
    </w:pPr>
    <w:rPr>
      <w:rFonts w:ascii="Arial CYR" w:hAnsi="Arial CYR" w:cs="Arial CYR"/>
    </w:rPr>
  </w:style>
  <w:style w:type="paragraph" w:customStyle="1" w:styleId="WW-TableHeading">
    <w:name w:val="WW-Table Heading"/>
    <w:basedOn w:val="WW-TableContents"/>
    <w:uiPriority w:val="99"/>
    <w:rsid w:val="00534AE2"/>
    <w:pPr>
      <w:jc w:val="center"/>
    </w:pPr>
    <w:rPr>
      <w:b/>
      <w:bCs/>
      <w:i/>
      <w:iCs/>
    </w:rPr>
  </w:style>
  <w:style w:type="character" w:styleId="Hyperlink">
    <w:name w:val="Hyperlink"/>
    <w:basedOn w:val="DefaultParagraphFont"/>
    <w:uiPriority w:val="99"/>
    <w:rsid w:val="008D015B"/>
    <w:rPr>
      <w:rFonts w:cs="Times New Roman"/>
      <w:color w:val="0000FF"/>
      <w:u w:val="single"/>
    </w:rPr>
  </w:style>
  <w:style w:type="character" w:customStyle="1" w:styleId="blk">
    <w:name w:val="blk"/>
    <w:basedOn w:val="DefaultParagraphFont"/>
    <w:uiPriority w:val="99"/>
    <w:rsid w:val="00FF15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2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31</Pages>
  <Words>9088</Words>
  <Characters>-32766</Characters>
  <Application>Microsoft Office Outlook</Application>
  <DocSecurity>0</DocSecurity>
  <Lines>0</Lines>
  <Paragraphs>0</Paragraphs>
  <ScaleCrop>false</ScaleCrop>
  <Company>Адм. Покрово-Арчадинского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1</cp:lastModifiedBy>
  <cp:revision>41</cp:revision>
  <cp:lastPrinted>2020-07-02T13:23:00Z</cp:lastPrinted>
  <dcterms:created xsi:type="dcterms:W3CDTF">2020-06-08T07:05:00Z</dcterms:created>
  <dcterms:modified xsi:type="dcterms:W3CDTF">2020-07-02T13:26:00Z</dcterms:modified>
</cp:coreProperties>
</file>